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BF6BA" w14:textId="77777777" w:rsidR="003B77C9" w:rsidRPr="007B070F" w:rsidRDefault="003B77C9" w:rsidP="007B070F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bookmarkStart w:id="0" w:name="_Hlk74611566"/>
      <w:bookmarkEnd w:id="0"/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2E14E2D2">
                <wp:extent cx="6526325" cy="937597"/>
                <wp:effectExtent l="0" t="19050" r="27305" b="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6325" cy="937597"/>
                          <a:chOff x="0" y="63618"/>
                          <a:chExt cx="6399254" cy="1141189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23817" cy="1141189"/>
                            <a:chOff x="0" y="63618"/>
                            <a:chExt cx="1830195" cy="1141189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778BBD22" w:rsidR="00684894" w:rsidRPr="00352905" w:rsidRDefault="00684894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➎➎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408491" y="618572"/>
                              <a:ext cx="1420189" cy="58582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0ECF9FE7" w:rsidR="00684894" w:rsidRPr="00B6370D" w:rsidRDefault="00684894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B6370D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  <w:t>Giải tích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0"/>
                            <a:ext cx="4727447" cy="680679"/>
                            <a:chOff x="1671807" y="349901"/>
                            <a:chExt cx="4898603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898603" cy="681670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736"/>
                                <a:ext cx="4794720" cy="569913"/>
                                <a:chOff x="1775690" y="419736"/>
                                <a:chExt cx="4794720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639" y="419736"/>
                                  <a:ext cx="4717771" cy="569913"/>
                                  <a:chOff x="1852639" y="419694"/>
                                  <a:chExt cx="4717771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639" y="419694"/>
                                    <a:ext cx="4717771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65461"/>
                                    <a:ext cx="3547540" cy="485775"/>
                                    <a:chOff x="2905011" y="465461"/>
                                    <a:chExt cx="3547540" cy="485775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467839"/>
                                      <a:ext cx="3529464" cy="482295"/>
                                      <a:chOff x="2923087" y="467839"/>
                                      <a:chExt cx="3529464" cy="482295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37517" y="467839"/>
                                        <a:ext cx="3415034" cy="48229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C200B72" w14:textId="43853689" w:rsidR="00684894" w:rsidRPr="00174195" w:rsidRDefault="00684894" w:rsidP="00BC2420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174195"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32"/>
                                              <w:szCs w:val="32"/>
                                            </w:rPr>
                                            <w:t>VI PHÂN</w:t>
                                          </w:r>
                                        </w:p>
                                        <w:p w14:paraId="1594E7C3" w14:textId="54EEF7B4" w:rsidR="00684894" w:rsidRPr="000A4014" w:rsidRDefault="00684894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37495" y="465471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31F31164" w:rsidR="00684894" w:rsidRPr="00352905" w:rsidRDefault="00684894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④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513.9pt;height:73.85pt;mso-position-horizontal-relative:char;mso-position-vertical-relative:line" coordorigin=",636" coordsize="63992,1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">
                <v:group id="Group 463" o:spid="_x0000_s1027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778BBD22" w:rsidR="00684894" w:rsidRPr="00352905" w:rsidRDefault="00684894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➎➎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4084;top:6185;width:14202;height:5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0ECF9FE7" w:rsidR="00684894" w:rsidRPr="00B6370D" w:rsidRDefault="00684894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</w:pPr>
                          <w:r w:rsidRPr="00B6370D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  <w:t>Giải tích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6;top:4196;width:47178;height:5704;visibility:visible;mso-wrap-style:square;v-text-anchor:middle" coordsize="4717771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" path="m,l4511373,r206398,206398l4717771,570334,,570334,,xe" fillcolor="#fffff7" stroked="f" strokeweight="1.25pt">
                          <v:fill r:id="rId8" o:title="" color2="#f0d5ff" type="pattern"/>
                          <v:path arrowok="t" o:connecttype="custom" o:connectlocs="0,0;4511373,0;4717771,206398;4717771,570334;0,570334;0,0" o:connectangles="0,0,0,0,0,0"/>
                        </v:shape>
                        <v:group id="Group 478" o:spid="_x0000_s1042" style="position:absolute;left:29050;top:4654;width:35475;height:4858" coordorigin="29050,4654" coordsize="35475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4678;width:35295;height:4823" coordorigin="29230,4678" coordsize="35294,4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375;top:4678;width:34150;height:4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" adj="20946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6C200B72" w14:textId="43853689" w:rsidR="00684894" w:rsidRPr="00174195" w:rsidRDefault="00684894" w:rsidP="00BC2420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32"/>
                                        <w:szCs w:val="32"/>
                                      </w:rPr>
                                    </w:pPr>
                                    <w:r w:rsidRPr="00174195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32"/>
                                        <w:szCs w:val="32"/>
                                      </w:rPr>
                                      <w:t>VI PHÂN</w:t>
                                    </w:r>
                                  </w:p>
                                  <w:p w14:paraId="1594E7C3" w14:textId="54EEF7B4" w:rsidR="00684894" w:rsidRPr="000A4014" w:rsidRDefault="00684894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374;top:4654;width:9771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31F31164" w:rsidR="00684894" w:rsidRPr="00352905" w:rsidRDefault="00684894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④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7B070F" w:rsidRDefault="003B77C9" w:rsidP="007B070F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A76E02A">
                <wp:extent cx="3505200" cy="504563"/>
                <wp:effectExtent l="0" t="0" r="381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487095" cy="485775"/>
                                  <a:chOff x="903804" y="18788"/>
                                  <a:chExt cx="24870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384733" cy="369570"/>
                                    <a:chOff x="1006166" y="123084"/>
                                    <a:chExt cx="23847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674"/>
                                      <a:ext cx="22275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684894" w:rsidRPr="00531501" w:rsidRDefault="00684894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684894" w:rsidRDefault="00684894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684894" w:rsidRDefault="00684894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" adj="2102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684894" w:rsidRPr="00531501" w:rsidRDefault="00684894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684894" w:rsidRDefault="00684894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684894" w:rsidRDefault="00684894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7B070F" w:rsidRDefault="003B77C9" w:rsidP="007B070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0492B8C8">
                <wp:extent cx="6436629" cy="1550504"/>
                <wp:effectExtent l="0" t="0" r="21590" b="1206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9" cy="1550504"/>
                          <a:chOff x="-22234" y="-704"/>
                          <a:chExt cx="6482342" cy="153922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13" y="4"/>
                            <a:ext cx="6460121" cy="1538520"/>
                          </a:xfrm>
                          <a:prstGeom prst="round2DiagRect">
                            <a:avLst>
                              <a:gd name="adj1" fmla="val 947"/>
                              <a:gd name="adj2" fmla="val 6581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DE539C" w14:textId="77777777" w:rsidR="00684894" w:rsidRPr="000A4014" w:rsidRDefault="00684894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02D1F7A5" w14:textId="512A3073" w:rsidR="00684894" w:rsidRPr="000A4014" w:rsidRDefault="00684894" w:rsidP="000A4014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MS Mincho" w:eastAsia="MS Mincho" w:hAnsi="MS Mincho" w:cs="MS Mincho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➊</w:t>
                              </w:r>
                              <w:r w:rsidRPr="000A4014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bookmarkStart w:id="1" w:name="_Hlk75662746"/>
                              <w:r w:rsidRPr="000A4014">
                                <w:rPr>
                                  <w:rFonts w:ascii="Chu Van An" w:eastAsia="Calibri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  <w:lang w:val="fr-FR"/>
                                </w:rPr>
                                <w:t>Định nghĩa</w:t>
                              </w:r>
                            </w:p>
                            <w:bookmarkEnd w:id="1"/>
                            <w:p w14:paraId="5EBECF7D" w14:textId="77777777" w:rsidR="00684894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Cho hàm số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960" w:dyaOrig="400" w14:anchorId="5C87050C">
                                  <v:shape id="_x0000_i1028" type="#_x0000_t75" style="width:46.9pt;height:20.1pt" o:ole="">
                                    <v:imagedata r:id="rId10" o:title=""/>
                                  </v:shape>
                                  <o:OLEObject Type="Embed" ProgID="Equation.DSMT4" ShapeID="_x0000_i1028" DrawAspect="Content" ObjectID="_1690430156" r:id="rId11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có đạo hàm tại x. Ta gọi tích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980" w:dyaOrig="400" w14:anchorId="42D98F7A">
                                  <v:shape id="_x0000_i1030" type="#_x0000_t75" style="width:48.55pt;height:20.1pt" o:ole="">
                                    <v:imagedata r:id="rId12" o:title=""/>
                                  </v:shape>
                                  <o:OLEObject Type="Embed" ProgID="Equation.DSMT4" ShapeID="_x0000_i1030" DrawAspect="Content" ObjectID="_1690430157" r:id="rId13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là vi phân của hàm số f(x) tại điểm x ứng với số gia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6"/>
                                </w:rPr>
                                <w:object w:dxaOrig="340" w:dyaOrig="279" w14:anchorId="2F62074D">
                                  <v:shape id="_x0000_i1032" type="#_x0000_t75" style="width:17.6pt;height:13.4pt" o:ole="">
                                    <v:imagedata r:id="rId14" o:title=""/>
                                  </v:shape>
                                  <o:OLEObject Type="Embed" ProgID="Equation.DSMT4" ShapeID="_x0000_i1032" DrawAspect="Content" ObjectID="_1690430158" r:id="rId15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(gọi tắt là vi phân của f tại điểm x). </w:t>
                              </w:r>
                            </w:p>
                            <w:p w14:paraId="3896C1D9" w14:textId="33B39A9D" w:rsidR="00684894" w:rsidRDefault="00684894" w:rsidP="00BC2420">
                              <w:pPr>
                                <w:spacing w:before="120" w:line="240" w:lineRule="auto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Vì vậy ta thường kí hiệu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6"/>
                                </w:rPr>
                                <w:object w:dxaOrig="800" w:dyaOrig="279" w14:anchorId="35E68CAD">
                                  <v:shape id="_x0000_i1034" type="#_x0000_t75" style="width:39.35pt;height:13.4pt" o:ole="">
                                    <v:imagedata r:id="rId16" o:title=""/>
                                  </v:shape>
                                  <o:OLEObject Type="Embed" ProgID="Equation.DSMT4" ShapeID="_x0000_i1034" DrawAspect="Content" ObjectID="_1690430159" r:id="rId17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và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1380" w:dyaOrig="400" w14:anchorId="68AF99FE">
                                  <v:shape id="_x0000_i1036" type="#_x0000_t75" style="width:68.65pt;height:20.1pt" o:ole="">
                                    <v:imagedata r:id="rId18" o:title=""/>
                                  </v:shape>
                                  <o:OLEObject Type="Embed" ProgID="Equation.DSMT4" ShapeID="_x0000_i1036" DrawAspect="Content" ObjectID="_1690430160" r:id="rId19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80E431" w14:textId="77777777" w:rsidR="00684894" w:rsidRPr="000A4014" w:rsidRDefault="00684894" w:rsidP="00BC2420">
                              <w:pPr>
                                <w:spacing w:before="120" w:line="240" w:lineRule="auto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A976DAA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56BF56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4"/>
                            <a:ext cx="1199213" cy="304800"/>
                            <a:chOff x="-22234" y="-704"/>
                            <a:chExt cx="1199213" cy="304800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4"/>
                              <a:ext cx="1128717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684894" w:rsidRDefault="00684894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122.1pt;mso-position-horizontal-relative:char;mso-position-vertical-relative:line" coordorigin="-222,-7" coordsize="64823,15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">
                <v:shape id="Rectangle: Diagonal Corners Rounded 244" o:spid="_x0000_s1071" style="position:absolute;width:64601;height:15385;visibility:visible;mso-wrap-style:square;v-text-anchor:middle" coordsize="6460121,1538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" adj="-11796480,,5400" path="m14570,l6358871,v55919,,101250,45331,101250,101250l6460121,1523950v,8047,-6523,14570,-14570,14570l101250,1538520c45331,1538520,,1493189,,1437270l,14570c,6523,6523,,14570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14570,0;6358871,0;6460121,101250;6460121,1523950;6445551,1538520;101250,1538520;0,1437270;0,14570;14570,0" o:connectangles="0,0,0,0,0,0,0,0,0" textboxrect="0,0,6460121,1538520"/>
                  <v:textbox>
                    <w:txbxContent>
                      <w:p w14:paraId="07DE539C" w14:textId="77777777" w:rsidR="00684894" w:rsidRPr="000A4014" w:rsidRDefault="00684894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02D1F7A5" w14:textId="512A3073" w:rsidR="00684894" w:rsidRPr="000A4014" w:rsidRDefault="00684894" w:rsidP="000A4014">
                        <w:pPr>
                          <w:spacing w:line="256" w:lineRule="auto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MS Mincho" w:eastAsia="MS Mincho" w:hAnsi="MS Mincho" w:cs="MS Mincho" w:hint="eastAsia"/>
                            <w:bCs/>
                            <w:color w:val="FF0000"/>
                            <w:sz w:val="24"/>
                            <w:szCs w:val="24"/>
                          </w:rPr>
                          <w:t>➊</w:t>
                        </w:r>
                        <w:r w:rsidRPr="000A4014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bookmarkStart w:id="2" w:name="_Hlk75662746"/>
                        <w:r w:rsidRPr="000A4014">
                          <w:rPr>
                            <w:rFonts w:ascii="Chu Van An" w:eastAsia="Calibri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  <w:lang w:val="fr-FR"/>
                          </w:rPr>
                          <w:t>Định nghĩa</w:t>
                        </w:r>
                      </w:p>
                      <w:bookmarkEnd w:id="2"/>
                      <w:p w14:paraId="5EBECF7D" w14:textId="77777777" w:rsidR="00684894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Cho hàm số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960" w:dyaOrig="400" w14:anchorId="5C87050C">
                            <v:shape id="_x0000_i1028" type="#_x0000_t75" style="width:46.9pt;height:20.1pt" o:ole="">
                              <v:imagedata r:id="rId10" o:title=""/>
                            </v:shape>
                            <o:OLEObject Type="Embed" ProgID="Equation.DSMT4" ShapeID="_x0000_i1028" DrawAspect="Content" ObjectID="_1690430156" r:id="rId20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có đạo hàm tại x. Ta gọi tích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980" w:dyaOrig="400" w14:anchorId="42D98F7A">
                            <v:shape id="_x0000_i1030" type="#_x0000_t75" style="width:48.55pt;height:20.1pt" o:ole="">
                              <v:imagedata r:id="rId12" o:title=""/>
                            </v:shape>
                            <o:OLEObject Type="Embed" ProgID="Equation.DSMT4" ShapeID="_x0000_i1030" DrawAspect="Content" ObjectID="_1690430157" r:id="rId21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là vi phân của hàm số f(x) tại điểm x ứng với số gia </w:t>
                        </w:r>
                        <w:r w:rsidRPr="006E37DA">
                          <w:rPr>
                            <w:rFonts w:ascii="Chu Van An" w:hAnsi="Chu Van An" w:cs="Chu Van An"/>
                            <w:position w:val="-6"/>
                          </w:rPr>
                          <w:object w:dxaOrig="340" w:dyaOrig="279" w14:anchorId="2F62074D">
                            <v:shape id="_x0000_i1032" type="#_x0000_t75" style="width:17.6pt;height:13.4pt" o:ole="">
                              <v:imagedata r:id="rId14" o:title=""/>
                            </v:shape>
                            <o:OLEObject Type="Embed" ProgID="Equation.DSMT4" ShapeID="_x0000_i1032" DrawAspect="Content" ObjectID="_1690430158" r:id="rId22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(gọi tắt là vi phân của f tại điểm x). </w:t>
                        </w:r>
                      </w:p>
                      <w:p w14:paraId="3896C1D9" w14:textId="33B39A9D" w:rsidR="00684894" w:rsidRDefault="00684894" w:rsidP="00BC2420">
                        <w:pPr>
                          <w:spacing w:before="120" w:line="240" w:lineRule="auto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Vì vậy ta thường kí hiệu </w:t>
                        </w:r>
                        <w:r w:rsidRPr="006E37DA">
                          <w:rPr>
                            <w:rFonts w:ascii="Chu Van An" w:hAnsi="Chu Van An" w:cs="Chu Van An"/>
                            <w:position w:val="-6"/>
                          </w:rPr>
                          <w:object w:dxaOrig="800" w:dyaOrig="279" w14:anchorId="35E68CAD">
                            <v:shape id="_x0000_i1034" type="#_x0000_t75" style="width:39.35pt;height:13.4pt" o:ole="">
                              <v:imagedata r:id="rId16" o:title=""/>
                            </v:shape>
                            <o:OLEObject Type="Embed" ProgID="Equation.DSMT4" ShapeID="_x0000_i1034" DrawAspect="Content" ObjectID="_1690430159" r:id="rId23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và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1380" w:dyaOrig="400" w14:anchorId="68AF99FE">
                            <v:shape id="_x0000_i1036" type="#_x0000_t75" style="width:68.65pt;height:20.1pt" o:ole="">
                              <v:imagedata r:id="rId18" o:title=""/>
                            </v:shape>
                            <o:OLEObject Type="Embed" ProgID="Equation.DSMT4" ShapeID="_x0000_i1036" DrawAspect="Content" ObjectID="_1690430160" r:id="rId24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>.</w:t>
                        </w: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80E431" w14:textId="77777777" w:rsidR="00684894" w:rsidRPr="000A4014" w:rsidRDefault="00684894" w:rsidP="00BC2420">
                        <w:pPr>
                          <w:spacing w:before="120" w:line="240" w:lineRule="auto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A976DAA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56BF56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684894" w:rsidRDefault="00684894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A85BFDB" w14:textId="161ED53C" w:rsidR="00135F41" w:rsidRPr="007B070F" w:rsidRDefault="003B77C9" w:rsidP="007B070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3C93CFD3">
                <wp:extent cx="6443476" cy="1065476"/>
                <wp:effectExtent l="0" t="0" r="14605" b="20955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1065476"/>
                          <a:chOff x="-6836" y="-11"/>
                          <a:chExt cx="6443476" cy="1028668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0"/>
                            <a:ext cx="6436640" cy="1028657"/>
                          </a:xfrm>
                          <a:prstGeom prst="round2DiagRect">
                            <a:avLst>
                              <a:gd name="adj1" fmla="val 947"/>
                              <a:gd name="adj2" fmla="val 5825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5EA135" w14:textId="77777777" w:rsidR="00684894" w:rsidRPr="00360A96" w:rsidRDefault="00684894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60A96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2A36AD83" w14:textId="77777777" w:rsidR="00684894" w:rsidRPr="00851C1A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➋</w:t>
                              </w:r>
                              <w:r w:rsidRPr="00360A96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851C1A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Cs w:val="24"/>
                                </w:rPr>
                                <w:t>Áp dụng vi phân vào tính gần đúng</w:t>
                              </w:r>
                            </w:p>
                            <w:p w14:paraId="472CCE49" w14:textId="77777777" w:rsidR="00684894" w:rsidRPr="004217FA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 w:rsidRPr="00360A96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03A87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Công thức tính gần đúng nhờ vi phân là:</w:t>
                              </w:r>
                              <w:r w:rsidRPr="000F2214">
                                <w:rPr>
                                  <w:position w:val="-14"/>
                                </w:rPr>
                                <w:object w:dxaOrig="3340" w:dyaOrig="400" w14:anchorId="52DEC4B2">
                                  <v:shape id="_x0000_i1038" type="#_x0000_t75" style="width:167.45pt;height:20.1pt" o:ole="">
                                    <v:imagedata r:id="rId25" o:title=""/>
                                  </v:shape>
                                  <o:OLEObject Type="Embed" ProgID="Equation.DSMT4" ShapeID="_x0000_i1038" DrawAspect="Content" ObjectID="_1690430161" r:id="rId26"/>
                                </w:object>
                              </w:r>
                            </w:p>
                            <w:p w14:paraId="698CE417" w14:textId="4B3BDECA" w:rsidR="00684894" w:rsidRPr="00360A96" w:rsidRDefault="00684894" w:rsidP="00BC2420">
                              <w:pPr>
                                <w:tabs>
                                  <w:tab w:val="left" w:pos="372"/>
                                  <w:tab w:val="left" w:pos="726"/>
                                  <w:tab w:val="left" w:pos="1092"/>
                                </w:tabs>
                                <w:spacing w:after="0" w:line="240" w:lineRule="auto"/>
                                <w:jc w:val="both"/>
                                <w:rPr>
                                  <w:rFonts w:ascii="Chu Van An" w:eastAsia="MS Mincho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38ABA20B" w14:textId="253C6CCC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684894" w:rsidRDefault="00684894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83.9pt;mso-position-horizontal-relative:char;mso-position-vertical-relative:line" coordorigin="-68" coordsize="64434,10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">
                <v:shape id="Rectangle: Diagonal Corners Rounded 249" o:spid="_x0000_s1076" style="position:absolute;width:64366;height:10286;visibility:visible;mso-wrap-style:square;v-text-anchor:middle" coordsize="6436640,10286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" adj="-11796480,,5400" path="m9741,l6376721,v33092,,59919,26827,59919,59919l6436640,1018916v,5380,-4361,9741,-9741,9741l59919,1028657c26827,1028657,,1001830,,968738l,9741c,4361,4361,,9741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9741,0;6376721,0;6436640,59919;6436640,1018916;6426899,1028657;59919,1028657;0,968738;0,9741;9741,0" o:connectangles="0,0,0,0,0,0,0,0,0" textboxrect="0,0,6436640,1028657"/>
                  <v:textbox>
                    <w:txbxContent>
                      <w:p w14:paraId="0E5EA135" w14:textId="77777777" w:rsidR="00684894" w:rsidRPr="00360A96" w:rsidRDefault="00684894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60A96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2A36AD83" w14:textId="77777777" w:rsidR="00684894" w:rsidRPr="00851C1A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b/>
                            <w:color w:val="0000CC"/>
                            <w:szCs w:val="24"/>
                          </w:rPr>
                        </w:pPr>
                        <w:r w:rsidRPr="00360A96"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t>➋</w:t>
                        </w:r>
                        <w:r w:rsidRPr="00360A96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Pr="00851C1A">
                          <w:rPr>
                            <w:rFonts w:ascii="Chu Van An" w:hAnsi="Chu Van An" w:cs="Chu Van An"/>
                            <w:b/>
                            <w:color w:val="0000CC"/>
                            <w:szCs w:val="24"/>
                          </w:rPr>
                          <w:t>Áp dụng vi phân vào tính gần đúng</w:t>
                        </w:r>
                      </w:p>
                      <w:p w14:paraId="472CCE49" w14:textId="77777777" w:rsidR="00684894" w:rsidRPr="004217FA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360A96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 w:rsidRPr="00360A96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t xml:space="preserve"> </w:t>
                        </w:r>
                        <w:r w:rsidRPr="00B03A87">
                          <w:rPr>
                            <w:rFonts w:ascii="Chu Van An" w:hAnsi="Chu Van An" w:cs="Chu Van An"/>
                            <w:szCs w:val="24"/>
                          </w:rPr>
                          <w:t>Công thức tính gần đúng nhờ vi phân là:</w:t>
                        </w:r>
                        <w:r w:rsidRPr="000F2214">
                          <w:rPr>
                            <w:position w:val="-14"/>
                          </w:rPr>
                          <w:object w:dxaOrig="3340" w:dyaOrig="400" w14:anchorId="52DEC4B2">
                            <v:shape id="_x0000_i1038" type="#_x0000_t75" style="width:167.45pt;height:20.1pt" o:ole="">
                              <v:imagedata r:id="rId25" o:title=""/>
                            </v:shape>
                            <o:OLEObject Type="Embed" ProgID="Equation.DSMT4" ShapeID="_x0000_i1038" DrawAspect="Content" ObjectID="_1690430161" r:id="rId27"/>
                          </w:object>
                        </w:r>
                      </w:p>
                      <w:p w14:paraId="698CE417" w14:textId="4B3BDECA" w:rsidR="00684894" w:rsidRPr="00360A96" w:rsidRDefault="00684894" w:rsidP="00BC2420">
                        <w:pPr>
                          <w:tabs>
                            <w:tab w:val="left" w:pos="372"/>
                            <w:tab w:val="left" w:pos="726"/>
                            <w:tab w:val="left" w:pos="1092"/>
                          </w:tabs>
                          <w:spacing w:after="0" w:line="240" w:lineRule="auto"/>
                          <w:jc w:val="both"/>
                          <w:rPr>
                            <w:rFonts w:ascii="Chu Van An" w:eastAsia="MS Mincho" w:hAnsi="Chu Van An" w:cs="Chu Van An"/>
                            <w:sz w:val="24"/>
                            <w:szCs w:val="24"/>
                          </w:rPr>
                        </w:pPr>
                      </w:p>
                      <w:p w14:paraId="38ABA20B" w14:textId="253C6CCC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684894" w:rsidRDefault="00684894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7B070F" w:rsidRDefault="007522D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15DFDC5B">
                <wp:extent cx="3325091" cy="482750"/>
                <wp:effectExtent l="0" t="0" r="85090" b="5080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482750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684894" w:rsidRPr="00531501" w:rsidRDefault="00684894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684894" w:rsidRDefault="00684894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684894" w:rsidRDefault="00684894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0" style="width:261.8pt;height:38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">
                <v:group id="Group 204" o:spid="_x0000_s108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4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8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8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8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684894" w:rsidRPr="00531501" w:rsidRDefault="00684894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8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89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0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          <v:textbox>
                                <w:txbxContent>
                                  <w:p w14:paraId="619749C4" w14:textId="77777777" w:rsidR="00684894" w:rsidRDefault="00684894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2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09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09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097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98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684894" w:rsidRDefault="00684894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7B070F" w:rsidRDefault="003B77C9" w:rsidP="007B070F">
      <w:pPr>
        <w:spacing w:line="240" w:lineRule="auto"/>
        <w:ind w:left="142" w:firstLine="284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38273C27">
                <wp:extent cx="6518698" cy="1604514"/>
                <wp:effectExtent l="0" t="19050" r="15875" b="15240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8698" cy="1604514"/>
                          <a:chOff x="19743" y="0"/>
                          <a:chExt cx="6579068" cy="1576744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9743" y="248136"/>
                            <a:ext cx="6579068" cy="1328608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A76CA" w14:textId="77777777" w:rsidR="00684894" w:rsidRPr="00BC2420" w:rsidRDefault="00684894" w:rsidP="006675F9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6B29909B" w14:textId="2F5CA695" w:rsidR="00684894" w:rsidRPr="00A715AB" w:rsidRDefault="00684894" w:rsidP="00A715AB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715AB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3E2BDA10" w14:textId="3E90C78D" w:rsidR="00684894" w:rsidRPr="00BC2420" w:rsidRDefault="00684894" w:rsidP="00BC2420">
                              <w:pPr>
                                <w:pStyle w:val="ListParagraph"/>
                                <w:numPr>
                                  <w:ilvl w:val="0"/>
                                  <w:numId w:val="40"/>
                                </w:num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Tính đạo hàm của hàm số tại </w:t>
                              </w:r>
                              <w:r w:rsidRPr="00BC2420">
                                <w:rPr>
                                  <w:rFonts w:ascii="Times New Roman" w:eastAsiaTheme="minorHAnsi" w:hAnsi="Times New Roman"/>
                                  <w:position w:val="-12"/>
                                  <w:sz w:val="24"/>
                                  <w:szCs w:val="24"/>
                                </w:rPr>
                                <w:object w:dxaOrig="260" w:dyaOrig="360" w14:anchorId="5466A4D2">
                                  <v:shape id="_x0000_i1040" type="#_x0000_t75" style="width:13.4pt;height:18.4pt" o:ole="">
                                    <v:imagedata r:id="rId28" o:title=""/>
                                  </v:shape>
                                  <o:OLEObject Type="Embed" ProgID="Equation.DSMT4" ShapeID="_x0000_i1040" DrawAspect="Content" ObjectID="_1690430162" r:id="rId29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3663488B" w14:textId="77777777" w:rsidR="00684894" w:rsidRPr="00BC2420" w:rsidRDefault="00684894" w:rsidP="00BC2420">
                              <w:pPr>
                                <w:pStyle w:val="ListParagraph"/>
                                <w:numPr>
                                  <w:ilvl w:val="0"/>
                                  <w:numId w:val="40"/>
                                </w:numPr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Suy ra vi phân của hàm số tại </w:t>
                              </w:r>
                              <w:r w:rsidRPr="00BC2420">
                                <w:rPr>
                                  <w:rFonts w:eastAsiaTheme="minorHAnsi"/>
                                  <w:position w:val="-12"/>
                                  <w:sz w:val="24"/>
                                  <w:szCs w:val="24"/>
                                </w:rPr>
                                <w:object w:dxaOrig="260" w:dyaOrig="360" w14:anchorId="12DFEEBE">
                                  <v:shape id="_x0000_i1042" type="#_x0000_t75" style="width:13.4pt;height:18.4pt" o:ole="">
                                    <v:imagedata r:id="rId30" o:title=""/>
                                  </v:shape>
                                  <o:OLEObject Type="Embed" ProgID="Equation.DSMT4" ShapeID="_x0000_i1042" DrawAspect="Content" ObjectID="_1690430163" r:id="rId31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ứng với số gia </w:t>
                              </w:r>
                              <w:r w:rsidRPr="00BC2420">
                                <w:rPr>
                                  <w:rFonts w:eastAsiaTheme="minorHAnsi"/>
                                  <w:position w:val="-6"/>
                                  <w:sz w:val="24"/>
                                  <w:szCs w:val="24"/>
                                </w:rPr>
                                <w:object w:dxaOrig="340" w:dyaOrig="279" w14:anchorId="33D6B7A1">
                                  <v:shape id="_x0000_i1044" type="#_x0000_t75" style="width:17.6pt;height:13.4pt" o:ole="">
                                    <v:imagedata r:id="rId32" o:title=""/>
                                  </v:shape>
                                  <o:OLEObject Type="Embed" ProgID="Equation.DSMT4" ShapeID="_x0000_i1044" DrawAspect="Content" ObjectID="_1690430164" r:id="rId33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là </w:t>
                              </w:r>
                              <w:r w:rsidRPr="00BC2420">
                                <w:rPr>
                                  <w:rFonts w:eastAsiaTheme="minorHAnsi"/>
                                  <w:position w:val="-12"/>
                                  <w:sz w:val="24"/>
                                  <w:szCs w:val="24"/>
                                </w:rPr>
                                <w:object w:dxaOrig="1920" w:dyaOrig="360" w14:anchorId="4F4F75B4">
                                  <v:shape id="_x0000_i1046" type="#_x0000_t75" style="width:97.1pt;height:18.4pt" o:ole="">
                                    <v:imagedata r:id="rId34" o:title=""/>
                                  </v:shape>
                                  <o:OLEObject Type="Embed" ProgID="Equation.DSMT4" ShapeID="_x0000_i1046" DrawAspect="Content" ObjectID="_1690430165" r:id="rId35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.        </w:t>
                              </w:r>
                            </w:p>
                            <w:p w14:paraId="5055CDDF" w14:textId="77777777" w:rsidR="00684894" w:rsidRPr="00BC2420" w:rsidRDefault="00684894" w:rsidP="00BC2420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150812" y="0"/>
                            <a:ext cx="5501980" cy="571533"/>
                            <a:chOff x="150812" y="0"/>
                            <a:chExt cx="5502307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5502307" cy="485775"/>
                              <a:chOff x="150812" y="0"/>
                              <a:chExt cx="5502307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6" y="0"/>
                                <a:ext cx="5469023" cy="485775"/>
                                <a:chOff x="184096" y="0"/>
                                <a:chExt cx="5469023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6" y="38080"/>
                                  <a:ext cx="428574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4150939" cy="485775"/>
                                  <a:chOff x="1502180" y="0"/>
                                  <a:chExt cx="4150939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601" y="104357"/>
                                    <a:ext cx="4041518" cy="369570"/>
                                    <a:chOff x="1611601" y="104357"/>
                                    <a:chExt cx="4041518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1172" y="105120"/>
                                      <a:ext cx="3891947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4E9A46BA" w:rsidR="00684894" w:rsidRPr="00BC2420" w:rsidRDefault="00684894" w:rsidP="00360A96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BC2420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 xml:space="preserve">Tìm vi phân của hàm số tại </w:t>
                                        </w:r>
                                        <w:r w:rsidRPr="00BC2420">
                                          <w:rPr>
                                            <w:rFonts w:ascii="Chu Van An" w:eastAsiaTheme="minorHAnsi" w:hAnsi="Chu Van An" w:cs="Chu Van An"/>
                                            <w:color w:val="0033CC"/>
                                            <w:position w:val="-12"/>
                                            <w:sz w:val="24"/>
                                          </w:rPr>
                                          <w:object w:dxaOrig="260" w:dyaOrig="360" w14:anchorId="6F489573">
                                            <v:shape id="_x0000_i1048" type="#_x0000_t75" style="width:13.4pt;height:18.4pt" o:ole="">
                                              <v:imagedata r:id="rId36" o:title=""/>
                                            </v:shape>
                                            <o:OLEObject Type="Embed" ProgID="Equation.DSMT4" ShapeID="_x0000_i1048" DrawAspect="Content" ObjectID="_1690430166" r:id="rId37"/>
                                          </w:object>
                                        </w:r>
                                        <w:r w:rsidRPr="00BC2420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 xml:space="preserve"> cho trước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601" y="104357"/>
                                      <a:ext cx="259671" cy="369570"/>
                                      <a:chOff x="1611601" y="104357"/>
                                      <a:chExt cx="259671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601" y="104357"/>
                                        <a:ext cx="25954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099" style="width:513.3pt;height:126.35pt;mso-position-horizontal-relative:char;mso-position-vertical-relative:line" coordorigin="197" coordsize="65790,15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">
                <v:shape id="Rectangle: Diagonal Corners Rounded 1" o:spid="_x0000_s1100" style="position:absolute;left:197;top:2481;width:65791;height:13286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847,0;6466341,0;6579068,95527;6579068,1316026;6564221,1328608;112727,1328608;0,1233081;0,12582;14847,0" o:connectangles="0,0,0,0,0,0,0,0,0" textboxrect="0,0,6435090,1533525"/>
                  <v:textbox>
                    <w:txbxContent>
                      <w:p w14:paraId="1E9A76CA" w14:textId="77777777" w:rsidR="00684894" w:rsidRPr="00BC2420" w:rsidRDefault="00684894" w:rsidP="006675F9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6B29909B" w14:textId="2F5CA695" w:rsidR="00684894" w:rsidRPr="00A715AB" w:rsidRDefault="00684894" w:rsidP="00A715AB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ind w:left="426"/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715AB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3E2BDA10" w14:textId="3E90C78D" w:rsidR="00684894" w:rsidRPr="00BC2420" w:rsidRDefault="00684894" w:rsidP="00BC2420">
                        <w:pPr>
                          <w:pStyle w:val="ListParagraph"/>
                          <w:numPr>
                            <w:ilvl w:val="0"/>
                            <w:numId w:val="40"/>
                          </w:num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Tính đạo hàm của hàm số tại </w:t>
                        </w:r>
                        <w:r w:rsidRPr="00BC2420">
                          <w:rPr>
                            <w:rFonts w:ascii="Times New Roman" w:eastAsiaTheme="minorHAnsi" w:hAnsi="Times New Roman"/>
                            <w:position w:val="-12"/>
                            <w:sz w:val="24"/>
                            <w:szCs w:val="24"/>
                          </w:rPr>
                          <w:object w:dxaOrig="260" w:dyaOrig="360" w14:anchorId="5466A4D2">
                            <v:shape id="_x0000_i1040" type="#_x0000_t75" style="width:13.4pt;height:18.4pt" o:ole="">
                              <v:imagedata r:id="rId28" o:title=""/>
                            </v:shape>
                            <o:OLEObject Type="Embed" ProgID="Equation.DSMT4" ShapeID="_x0000_i1040" DrawAspect="Content" ObjectID="_1690430162" r:id="rId38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.</w:t>
                        </w:r>
                      </w:p>
                      <w:p w14:paraId="3663488B" w14:textId="77777777" w:rsidR="00684894" w:rsidRPr="00BC2420" w:rsidRDefault="00684894" w:rsidP="00BC2420">
                        <w:pPr>
                          <w:pStyle w:val="ListParagraph"/>
                          <w:numPr>
                            <w:ilvl w:val="0"/>
                            <w:numId w:val="40"/>
                          </w:numPr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Suy ra vi phân của hàm số tại </w:t>
                        </w:r>
                        <w:r w:rsidRPr="00BC2420">
                          <w:rPr>
                            <w:rFonts w:eastAsiaTheme="minorHAnsi"/>
                            <w:position w:val="-12"/>
                            <w:sz w:val="24"/>
                            <w:szCs w:val="24"/>
                          </w:rPr>
                          <w:object w:dxaOrig="260" w:dyaOrig="360" w14:anchorId="12DFEEBE">
                            <v:shape id="_x0000_i1042" type="#_x0000_t75" style="width:13.4pt;height:18.4pt" o:ole="">
                              <v:imagedata r:id="rId30" o:title=""/>
                            </v:shape>
                            <o:OLEObject Type="Embed" ProgID="Equation.DSMT4" ShapeID="_x0000_i1042" DrawAspect="Content" ObjectID="_1690430163" r:id="rId39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ứng với số gia </w:t>
                        </w:r>
                        <w:r w:rsidRPr="00BC2420">
                          <w:rPr>
                            <w:rFonts w:eastAsiaTheme="minorHAnsi"/>
                            <w:position w:val="-6"/>
                            <w:sz w:val="24"/>
                            <w:szCs w:val="24"/>
                          </w:rPr>
                          <w:object w:dxaOrig="340" w:dyaOrig="279" w14:anchorId="33D6B7A1">
                            <v:shape id="_x0000_i1044" type="#_x0000_t75" style="width:17.6pt;height:13.4pt" o:ole="">
                              <v:imagedata r:id="rId32" o:title=""/>
                            </v:shape>
                            <o:OLEObject Type="Embed" ProgID="Equation.DSMT4" ShapeID="_x0000_i1044" DrawAspect="Content" ObjectID="_1690430164" r:id="rId40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là </w:t>
                        </w:r>
                        <w:r w:rsidRPr="00BC2420">
                          <w:rPr>
                            <w:rFonts w:eastAsiaTheme="minorHAnsi"/>
                            <w:position w:val="-12"/>
                            <w:sz w:val="24"/>
                            <w:szCs w:val="24"/>
                          </w:rPr>
                          <w:object w:dxaOrig="1920" w:dyaOrig="360" w14:anchorId="4F4F75B4">
                            <v:shape id="_x0000_i1046" type="#_x0000_t75" style="width:97.1pt;height:18.4pt" o:ole="">
                              <v:imagedata r:id="rId34" o:title=""/>
                            </v:shape>
                            <o:OLEObject Type="Embed" ProgID="Equation.DSMT4" ShapeID="_x0000_i1046" DrawAspect="Content" ObjectID="_1690430165" r:id="rId41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.        </w:t>
                        </w:r>
                      </w:p>
                      <w:p w14:paraId="5055CDDF" w14:textId="77777777" w:rsidR="00684894" w:rsidRPr="00BC2420" w:rsidRDefault="00684894" w:rsidP="00BC2420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20" o:spid="_x0000_s1101" style="position:absolute;left:1508;width:55019;height:5715" coordorigin="1508" coordsize="55023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21" o:spid="_x0000_s1102" style="position:absolute;left:1508;width:55023;height:4857" coordorigin="1508" coordsize="5502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3" style="position:absolute;left:1840;width:54691;height:4857" coordorigin="1840" coordsize="546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4" style="position:absolute;left:1840;top:380;width:42858;height:4476;visibility:visible;mso-wrap-style:square;v-text-anchor:middle" coordsize="428574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" path="m,l4061971,r223777,223777l4285748,447554,,447554,,xe" fillcolor="#efddf6 [663]" stroked="f" strokeweight="1.25pt">
                        <v:fill r:id="rId42" o:title="" color2="#fffff7" type="pattern"/>
                        <v:path arrowok="t" o:connecttype="custom" o:connectlocs="0,0;4061971,0;4285748,223777;4285748,447554;0,447554;0,0" o:connectangles="0,0,0,0,0,0"/>
                      </v:shape>
                      <v:group id="Group 24" o:spid="_x0000_s1105" style="position:absolute;left:15021;width:41510;height:4857" coordorigin="15021" coordsize="415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06" style="position:absolute;left:16116;top:1043;width:40415;height:3696" coordorigin="16116,1043" coordsize="4041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07" type="#_x0000_t55" style="position:absolute;left:17611;top:1051;width:38920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" adj="21271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4E9A46BA" w:rsidR="00684894" w:rsidRPr="00BC2420" w:rsidRDefault="00684894" w:rsidP="00360A96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BC2420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 xml:space="preserve">Tìm vi phân của hàm số tại </w:t>
                                  </w:r>
                                  <w:r w:rsidRPr="00BC2420">
                                    <w:rPr>
                                      <w:rFonts w:ascii="Chu Van An" w:eastAsiaTheme="minorHAnsi" w:hAnsi="Chu Van An" w:cs="Chu Van An"/>
                                      <w:color w:val="0033CC"/>
                                      <w:position w:val="-12"/>
                                      <w:sz w:val="24"/>
                                    </w:rPr>
                                    <w:object w:dxaOrig="260" w:dyaOrig="360" w14:anchorId="6F489573">
                                      <v:shape id="_x0000_i1048" type="#_x0000_t75" style="width:13.4pt;height:18.4pt" o:ole="">
                                        <v:imagedata r:id="rId36" o:title=""/>
                                      </v:shape>
                                      <o:OLEObject Type="Embed" ProgID="Equation.DSMT4" ShapeID="_x0000_i1048" DrawAspect="Content" ObjectID="_1690430166" r:id="rId43"/>
                                    </w:object>
                                  </w:r>
                                  <w:r w:rsidRPr="00BC2420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 xml:space="preserve"> cho trước</w:t>
                                  </w:r>
                                </w:p>
                              </w:txbxContent>
                            </v:textbox>
                          </v:shape>
                          <v:group id="Group 27" o:spid="_x0000_s1108" style="position:absolute;left:16116;top:1043;width:2596;height:3696" coordorigin="16116,1043" coordsize="259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09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0" type="#_x0000_t202" style="position:absolute;left:16116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1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2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3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4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15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16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17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9106884" w14:textId="3C3C66DE" w:rsidR="000873EA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118636C3" w14:textId="4898891F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Cho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560" w:dyaOrig="360" w14:anchorId="191F8459">
          <v:shape id="_x0000_i1049" type="#_x0000_t75" style="width:77.85pt;height:18.4pt" o:ole="">
            <v:imagedata r:id="rId44" o:title=""/>
          </v:shape>
          <o:OLEObject Type="Embed" ProgID="Equation.DSMT4" ShapeID="_x0000_i1049" DrawAspect="Content" ObjectID="_1690429999" r:id="rId45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. Tính vi phân của hàm số tại điểm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2"/>
          <w:sz w:val="24"/>
          <w:szCs w:val="24"/>
        </w:rPr>
        <w:object w:dxaOrig="600" w:dyaOrig="360" w14:anchorId="692515A2">
          <v:shape id="_x0000_i1050" type="#_x0000_t75" style="width:30.15pt;height:18.4pt" o:ole="">
            <v:imagedata r:id="rId46" o:title=""/>
          </v:shape>
          <o:OLEObject Type="Embed" ProgID="Equation.DSMT4" ShapeID="_x0000_i1050" DrawAspect="Content" ObjectID="_1690430000" r:id="rId47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, ứng với số gia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020" w:dyaOrig="320" w14:anchorId="4EBBD6BF">
          <v:shape id="_x0000_i1051" type="#_x0000_t75" style="width:51.05pt;height:16.75pt" o:ole="">
            <v:imagedata r:id="rId48" o:title=""/>
          </v:shape>
          <o:OLEObject Type="Embed" ProgID="Equation.DSMT4" ShapeID="_x0000_i1051" DrawAspect="Content" ObjectID="_1690430001" r:id="rId49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0E134D43" w14:textId="74B6D1C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Ta có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079" w:dyaOrig="360" w14:anchorId="6FF57228">
          <v:shape id="_x0000_i1052" type="#_x0000_t75" style="width:104.65pt;height:18.4pt" o:ole="">
            <v:imagedata r:id="rId50" o:title=""/>
          </v:shape>
          <o:OLEObject Type="Embed" ProgID="Equation.DSMT4" ShapeID="_x0000_i1052" DrawAspect="Content" ObjectID="_1690430002" r:id="rId51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. Do đó vi phân của hàm số tại điểm </w:t>
      </w:r>
      <w:r w:rsidRPr="007B070F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600" w:dyaOrig="360" w14:anchorId="3629673C">
          <v:shape id="_x0000_i1053" type="#_x0000_t75" style="width:30.15pt;height:18.4pt" o:ole="">
            <v:imagedata r:id="rId52" o:title=""/>
          </v:shape>
          <o:OLEObject Type="Embed" ProgID="Equation.DSMT4" ShapeID="_x0000_i1053" DrawAspect="Content" ObjectID="_1690430003" r:id="rId53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, ứng với số gia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020" w:dyaOrig="320" w14:anchorId="6D6A48A1">
          <v:shape id="_x0000_i1054" type="#_x0000_t75" style="width:51.05pt;height:16.75pt" o:ole="">
            <v:imagedata r:id="rId54" o:title=""/>
          </v:shape>
          <o:OLEObject Type="Embed" ProgID="Equation.DSMT4" ShapeID="_x0000_i1054" DrawAspect="Content" ObjectID="_1690430004" r:id="rId55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ab/>
        <w:t xml:space="preserve">là: </w:t>
      </w:r>
      <w:r w:rsidRPr="007B070F">
        <w:rPr>
          <w:rFonts w:ascii="Chu Van An" w:hAnsi="Chu Van An" w:cs="Chu Van An"/>
          <w:color w:val="000000" w:themeColor="text1"/>
          <w:position w:val="-16"/>
          <w:sz w:val="24"/>
          <w:szCs w:val="24"/>
        </w:rPr>
        <w:object w:dxaOrig="4200" w:dyaOrig="440" w14:anchorId="21712E8B">
          <v:shape id="_x0000_i1055" type="#_x0000_t75" style="width:210.15pt;height:21.75pt" o:ole="">
            <v:imagedata r:id="rId56" o:title=""/>
          </v:shape>
          <o:OLEObject Type="Embed" ProgID="Equation.DSMT4" ShapeID="_x0000_i1055" DrawAspect="Content" ObjectID="_1690430005" r:id="rId57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6E1DFE37" w14:textId="77777777" w:rsidR="00684894" w:rsidRPr="007B070F" w:rsidRDefault="000873EA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4"/>
          <w:sz w:val="24"/>
          <w:szCs w:val="24"/>
        </w:rPr>
        <w:object w:dxaOrig="1480" w:dyaOrig="400" w14:anchorId="60F48512">
          <v:shape id="_x0000_i1056" type="#_x0000_t75" style="width:74.5pt;height:20.1pt" o:ole="">
            <v:imagedata r:id="rId58" o:title=""/>
          </v:shape>
          <o:OLEObject Type="Embed" ProgID="Equation.DSMT4" ShapeID="_x0000_i1056" DrawAspect="Content" ObjectID="_1690430006" r:id="rId59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tại điểm </w:t>
      </w:r>
      <w:r w:rsidR="00684894" w:rsidRPr="007B070F">
        <w:rPr>
          <w:rFonts w:ascii="Chu Van An" w:eastAsiaTheme="minorHAnsi" w:hAnsi="Chu Van An" w:cs="Chu Van An"/>
          <w:bCs/>
          <w:noProof/>
          <w:color w:val="000000" w:themeColor="text1"/>
          <w:position w:val="-6"/>
          <w:sz w:val="24"/>
          <w:szCs w:val="24"/>
        </w:rPr>
        <w:object w:dxaOrig="560" w:dyaOrig="279" w14:anchorId="1FA1E626">
          <v:shape id="_x0000_i1057" type="#_x0000_t75" style="width:28.45pt;height:13.4pt" o:ole="">
            <v:imagedata r:id="rId60" o:title=""/>
          </v:shape>
          <o:OLEObject Type="Embed" ProgID="Equation.DSMT4" ShapeID="_x0000_i1057" DrawAspect="Content" ObjectID="_1690430007" r:id="rId61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ứng với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859" w:dyaOrig="320" w14:anchorId="2106F4C8">
          <v:shape id="_x0000_i1058" type="#_x0000_t75" style="width:42.7pt;height:16.75pt" o:ole="">
            <v:imagedata r:id="rId62" o:title=""/>
          </v:shape>
          <o:OLEObject Type="Embed" ProgID="Equation.DSMT4" ShapeID="_x0000_i1058" DrawAspect="Content" ObjectID="_1690430008" r:id="rId63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33912D86" w14:textId="0FAE8011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73B52F1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position w:val="-10"/>
          <w:sz w:val="24"/>
          <w:szCs w:val="24"/>
        </w:rPr>
        <w:object w:dxaOrig="1359" w:dyaOrig="320" w14:anchorId="2E39D857">
          <v:shape id="_x0000_i1059" type="#_x0000_t75" style="width:67.8pt;height:16.75pt" o:ole="">
            <v:imagedata r:id="rId64" o:title=""/>
          </v:shape>
          <o:OLEObject Type="Embed" ProgID="Equation.DSMT4" ShapeID="_x0000_i1059" DrawAspect="Content" ObjectID="_1690430009" r:id="rId65"/>
        </w:object>
      </w:r>
    </w:p>
    <w:p w14:paraId="17CE88EC" w14:textId="1B8FFFDB" w:rsidR="000873EA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Nên </w:t>
      </w: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3680" w:dyaOrig="400" w14:anchorId="7C2D5F7D">
          <v:shape id="_x0000_i1060" type="#_x0000_t75" style="width:184.2pt;height:20.1pt" o:ole="">
            <v:imagedata r:id="rId66" o:title=""/>
          </v:shape>
          <o:OLEObject Type="Embed" ProgID="Equation.DSMT4" ShapeID="_x0000_i1060" DrawAspect="Content" ObjectID="_1690430010" r:id="rId67"/>
        </w:object>
      </w:r>
    </w:p>
    <w:p w14:paraId="33729A6D" w14:textId="77777777" w:rsidR="00684894" w:rsidRPr="007B070F" w:rsidRDefault="000873EA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8"/>
          <w:sz w:val="24"/>
          <w:szCs w:val="24"/>
        </w:rPr>
        <w:object w:dxaOrig="1820" w:dyaOrig="540" w14:anchorId="20FD2722">
          <v:shape id="_x0000_i1061" type="#_x0000_t75" style="width:90.4pt;height:26.8pt" o:ole="">
            <v:imagedata r:id="rId68" o:title=""/>
          </v:shape>
          <o:OLEObject Type="Embed" ProgID="Equation.DSMT4" ShapeID="_x0000_i1061" DrawAspect="Content" ObjectID="_1690430011" r:id="rId69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tại điểm </w:t>
      </w:r>
      <w:r w:rsidR="00684894" w:rsidRPr="007B070F">
        <w:rPr>
          <w:rFonts w:ascii="Chu Van An" w:eastAsiaTheme="minorHAnsi" w:hAnsi="Chu Van An" w:cs="Chu Van An"/>
          <w:bCs/>
          <w:noProof/>
          <w:color w:val="000000" w:themeColor="text1"/>
          <w:position w:val="-6"/>
          <w:sz w:val="24"/>
          <w:szCs w:val="24"/>
        </w:rPr>
        <w:object w:dxaOrig="520" w:dyaOrig="279" w14:anchorId="2AD30750">
          <v:shape id="_x0000_i1062" type="#_x0000_t75" style="width:25.95pt;height:13.4pt" o:ole="">
            <v:imagedata r:id="rId70" o:title=""/>
          </v:shape>
          <o:OLEObject Type="Embed" ProgID="Equation.DSMT4" ShapeID="_x0000_i1062" DrawAspect="Content" ObjectID="_1690430012" r:id="rId71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ứng với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880" w:dyaOrig="320" w14:anchorId="7CCC583B">
          <v:shape id="_x0000_i1063" type="#_x0000_t75" style="width:43.55pt;height:16.75pt" o:ole="">
            <v:imagedata r:id="rId72" o:title=""/>
          </v:shape>
          <o:OLEObject Type="Embed" ProgID="Equation.DSMT4" ShapeID="_x0000_i1063" DrawAspect="Content" ObjectID="_1690430013" r:id="rId73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432E8C71" w14:textId="4E9B12D3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62FE414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position w:val="-30"/>
          <w:sz w:val="24"/>
          <w:szCs w:val="24"/>
        </w:rPr>
        <w:object w:dxaOrig="3240" w:dyaOrig="720" w14:anchorId="4285EE10">
          <v:shape id="_x0000_i1064" type="#_x0000_t75" style="width:162.4pt;height:36pt" o:ole="">
            <v:imagedata r:id="rId74" o:title=""/>
          </v:shape>
          <o:OLEObject Type="Embed" ProgID="Equation.DSMT4" ShapeID="_x0000_i1064" DrawAspect="Content" ObjectID="_1690430014" r:id="rId75"/>
        </w:object>
      </w:r>
    </w:p>
    <w:p w14:paraId="4F1B67A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Nên </w:t>
      </w:r>
      <w:r w:rsidRPr="007B070F">
        <w:rPr>
          <w:rFonts w:ascii="Chu Van An" w:hAnsi="Chu Van An" w:cs="Chu Van An"/>
          <w:color w:val="000000" w:themeColor="text1"/>
          <w:position w:val="-30"/>
          <w:sz w:val="24"/>
          <w:szCs w:val="24"/>
        </w:rPr>
        <w:object w:dxaOrig="5140" w:dyaOrig="720" w14:anchorId="270AC397">
          <v:shape id="_x0000_i1065" type="#_x0000_t75" style="width:256.2pt;height:36pt" o:ole="">
            <v:imagedata r:id="rId76" o:title=""/>
          </v:shape>
          <o:OLEObject Type="Embed" ProgID="Equation.DSMT4" ShapeID="_x0000_i1065" DrawAspect="Content" ObjectID="_1690430015" r:id="rId77"/>
        </w:object>
      </w:r>
    </w:p>
    <w:p w14:paraId="3CA896A6" w14:textId="42B6D820" w:rsidR="003B77C9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910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5249"/>
        <w:gridCol w:w="5661"/>
      </w:tblGrid>
      <w:tr w:rsidR="00736A70" w:rsidRPr="00FC2C71" w14:paraId="6F84669F" w14:textId="77777777" w:rsidTr="00736A70">
        <w:tc>
          <w:tcPr>
            <w:tcW w:w="5249" w:type="dxa"/>
            <w:shd w:val="clear" w:color="auto" w:fill="auto"/>
          </w:tcPr>
          <w:p w14:paraId="47F9F44C" w14:textId="38A854C4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" w:name="c1q"/>
            <w:bookmarkEnd w:id="3"/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1. </w: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Vi phân của hàm số </w:t>
            </w:r>
            <w:r w:rsidRPr="00FC2C7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05" w:dyaOrig="405" w14:anchorId="17382275">
                <v:shape id="_x0000_i1608" type="#_x0000_t75" style="width:65.3pt;height:20.1pt" o:ole="">
                  <v:imagedata r:id="rId78" o:title=""/>
                </v:shape>
                <o:OLEObject Type="Embed" ProgID="Equation.DSMT4" ShapeID="_x0000_i1608" DrawAspect="Content" ObjectID="_1690430016" r:id="rId79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tại điểm </w:t>
            </w:r>
            <w:r w:rsidRPr="00FC2C7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630" w:dyaOrig="630" w14:anchorId="5F8E8F16">
                <v:shape id="_x0000_i1609" type="#_x0000_t75" style="width:31.8pt;height:31.8pt" o:ole="">
                  <v:imagedata r:id="rId80" o:title=""/>
                </v:shape>
                <o:OLEObject Type="Embed" ProgID="Equation.DSMT4" ShapeID="_x0000_i1609" DrawAspect="Content" ObjectID="_1690430017" r:id="rId81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ứng với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05" w:dyaOrig="330" w14:anchorId="7B141BC0">
                <v:shape id="_x0000_i1610" type="#_x0000_t75" style="width:50.25pt;height:16.75pt" o:ole="">
                  <v:imagedata r:id="rId82" o:title=""/>
                </v:shape>
                <o:OLEObject Type="Embed" ProgID="Equation.DSMT4" ShapeID="_x0000_i1610" DrawAspect="Content" ObjectID="_1690430018" r:id="rId83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4995BB47" w14:textId="77777777" w:rsidR="00736A70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A.  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495" w:dyaOrig="330" w14:anchorId="4D799002">
                <v:shape id="_x0000_i1611" type="#_x0000_t75" style="width:25.1pt;height:16.75pt" o:ole="">
                  <v:imagedata r:id="rId84" o:title=""/>
                </v:shape>
                <o:OLEObject Type="Embed" ProgID="Equation.DSMT4" ShapeID="_x0000_i1611" DrawAspect="Content" ObjectID="_1690430019" r:id="rId85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FC2C71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  <w:t xml:space="preserve">B.  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45" w:dyaOrig="330" w14:anchorId="4B966EEC">
                <v:shape id="_x0000_i1612" type="#_x0000_t75" style="width:32.65pt;height:16.75pt" o:ole="">
                  <v:imagedata r:id="rId86" o:title=""/>
                </v:shape>
                <o:OLEObject Type="Embed" ProgID="Equation.DSMT4" ShapeID="_x0000_i1612" DrawAspect="Content" ObjectID="_1690430020" r:id="rId87"/>
              </w:object>
            </w:r>
            <w:r w:rsidRPr="00FC2C71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</w:p>
          <w:p w14:paraId="5B1DEBB6" w14:textId="174F5550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C.  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765" w:dyaOrig="330" w14:anchorId="652A3789">
                <v:shape id="_x0000_i1613" type="#_x0000_t75" style="width:38.5pt;height:16.75pt" o:ole="">
                  <v:imagedata r:id="rId88" o:title=""/>
                </v:shape>
                <o:OLEObject Type="Embed" ProgID="Equation.DSMT4" ShapeID="_x0000_i1613" DrawAspect="Content" ObjectID="_1690430021" r:id="rId89"/>
              </w:object>
            </w:r>
            <w:r w:rsidRPr="00FC2C71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bookmarkStart w:id="4" w:name="c1d"/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D.  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30" w:dyaOrig="330" w14:anchorId="1FA180E0">
                <v:shape id="_x0000_i1614" type="#_x0000_t75" style="width:31.8pt;height:16.75pt" o:ole="">
                  <v:imagedata r:id="rId90" o:title=""/>
                </v:shape>
                <o:OLEObject Type="Embed" ProgID="Equation.DSMT4" ShapeID="_x0000_i1614" DrawAspect="Content" ObjectID="_1690430022" r:id="rId91"/>
              </w:object>
            </w:r>
            <w:r w:rsidRPr="00FC2C71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ab/>
            </w:r>
            <w:r w:rsidRPr="00FC2C71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ab/>
            </w:r>
          </w:p>
          <w:bookmarkEnd w:id="4"/>
          <w:p w14:paraId="25E898BC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661" w:type="dxa"/>
            <w:shd w:val="clear" w:color="auto" w:fill="auto"/>
          </w:tcPr>
          <w:p w14:paraId="67382230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5477D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736A70" w:rsidRPr="00FC2C71" w14:paraId="49C09020" w14:textId="77777777" w:rsidTr="00736A70">
        <w:tc>
          <w:tcPr>
            <w:tcW w:w="5249" w:type="dxa"/>
            <w:shd w:val="clear" w:color="auto" w:fill="auto"/>
          </w:tcPr>
          <w:p w14:paraId="4561E423" w14:textId="2CC8B540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5" w:name="c2q"/>
            <w:bookmarkEnd w:id="5"/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2. </w: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Tính vi phân của hàm số </w:t>
            </w:r>
            <w:r w:rsidRPr="00FC2C7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95" w:dyaOrig="405" w14:anchorId="11D9DFC1">
                <v:shape id="_x0000_i1615" type="#_x0000_t75" style="width:69.5pt;height:20.1pt" o:ole="">
                  <v:imagedata r:id="rId92" o:title=""/>
                </v:shape>
                <o:OLEObject Type="Embed" ProgID="Equation.DSMT4" ShapeID="_x0000_i1615" DrawAspect="Content" ObjectID="_1690430023" r:id="rId93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 tại điểm </w:t>
            </w:r>
            <w:r w:rsidRPr="00FC2C7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615" w:dyaOrig="615" w14:anchorId="6E69A270">
                <v:shape id="_x0000_i1616" type="#_x0000_t75" style="width:31pt;height:31pt" o:ole="">
                  <v:imagedata r:id="rId94" o:title=""/>
                </v:shape>
                <o:OLEObject Type="Embed" ProgID="Equation.DSMT4" ShapeID="_x0000_i1616" DrawAspect="Content" ObjectID="_1690430024" r:id="rId95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 xml:space="preserve"> ứng với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125" w:dyaOrig="315" w14:anchorId="65898CC9">
                <v:shape id="_x0000_i1617" type="#_x0000_t75" style="width:56.1pt;height:15.9pt" o:ole="">
                  <v:imagedata r:id="rId96" o:title=""/>
                </v:shape>
                <o:OLEObject Type="Embed" ProgID="Equation.DSMT4" ShapeID="_x0000_i1617" DrawAspect="Content" ObjectID="_1690430025" r:id="rId97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9756232" w14:textId="77777777" w:rsidR="00736A70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45" w:dyaOrig="315" w14:anchorId="68EADCA6">
                <v:shape id="_x0000_i1618" type="#_x0000_t75" style="width:32.65pt;height:15.9pt" o:ole="">
                  <v:imagedata r:id="rId98" o:title=""/>
                </v:shape>
                <o:OLEObject Type="Embed" ProgID="Equation.DSMT4" ShapeID="_x0000_i1618" DrawAspect="Content" ObjectID="_1690430026" r:id="rId99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45" w:dyaOrig="315" w14:anchorId="151FC026">
                <v:shape id="_x0000_i1619" type="#_x0000_t75" style="width:32.65pt;height:15.9pt" o:ole="">
                  <v:imagedata r:id="rId100" o:title=""/>
                </v:shape>
                <o:OLEObject Type="Embed" ProgID="Equation.DSMT4" ShapeID="_x0000_i1619" DrawAspect="Content" ObjectID="_1690430027" r:id="rId101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</w:p>
          <w:p w14:paraId="5779EEA7" w14:textId="7F51D080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45" w:dyaOrig="315" w14:anchorId="7E1B1E3C">
                <v:shape id="_x0000_i1620" type="#_x0000_t75" style="width:32.65pt;height:15.9pt" o:ole="">
                  <v:imagedata r:id="rId102" o:title=""/>
                </v:shape>
                <o:OLEObject Type="Embed" ProgID="Equation.DSMT4" ShapeID="_x0000_i1620" DrawAspect="Content" ObjectID="_1690430028" r:id="rId103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6" w:name="c2d"/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45" w:dyaOrig="315" w14:anchorId="7163D8FB">
                <v:shape id="_x0000_i1621" type="#_x0000_t75" style="width:32.65pt;height:15.9pt" o:ole="">
                  <v:imagedata r:id="rId104" o:title=""/>
                </v:shape>
                <o:OLEObject Type="Embed" ProgID="Equation.DSMT4" ShapeID="_x0000_i1621" DrawAspect="Content" ObjectID="_1690430029" r:id="rId105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bookmarkEnd w:id="6"/>
          <w:p w14:paraId="7BC551A2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661" w:type="dxa"/>
            <w:shd w:val="clear" w:color="auto" w:fill="auto"/>
          </w:tcPr>
          <w:p w14:paraId="5BD9B34E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5477D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736A70" w:rsidRPr="00FC2C71" w14:paraId="218428DE" w14:textId="77777777" w:rsidTr="00736A70">
        <w:tc>
          <w:tcPr>
            <w:tcW w:w="5249" w:type="dxa"/>
            <w:shd w:val="clear" w:color="auto" w:fill="auto"/>
          </w:tcPr>
          <w:p w14:paraId="7B65FED4" w14:textId="77777777" w:rsidR="00736A70" w:rsidRPr="00FC2C71" w:rsidRDefault="00736A70" w:rsidP="00201078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7" w:name="c3q"/>
            <w:bookmarkEnd w:id="7"/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3 : 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Vi phân của hàm số </w:t>
            </w:r>
            <w:r w:rsidRPr="00FC2C71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380" w:dyaOrig="620" w14:anchorId="1E8818AF">
                <v:shape id="_x0000_i1622" type="#_x0000_t75" style="width:68.65pt;height:31pt" o:ole="">
                  <v:imagedata r:id="rId106" o:title=""/>
                </v:shape>
                <o:OLEObject Type="Embed" ProgID="Equation.DSMT4" ShapeID="_x0000_i1622" DrawAspect="Content" ObjectID="_1690430030" r:id="rId107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tại điểm </w:t>
            </w:r>
            <w:r w:rsidRPr="00FC2C71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560" w:dyaOrig="279" w14:anchorId="6627C305">
                <v:shape id="_x0000_i1623" type="#_x0000_t75" style="width:27.65pt;height:14.25pt" o:ole="">
                  <v:imagedata r:id="rId108" o:title=""/>
                </v:shape>
                <o:OLEObject Type="Embed" ProgID="Equation.DSMT4" ShapeID="_x0000_i1623" DrawAspect="Content" ObjectID="_1690430031" r:id="rId109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ứng với </w:t>
            </w:r>
            <w:r w:rsidRPr="00FC2C71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1140" w:dyaOrig="320" w14:anchorId="1E7181AB">
                <v:shape id="_x0000_i1624" type="#_x0000_t75" style="width:56.95pt;height:15.9pt" o:ole="">
                  <v:imagedata r:id="rId110" o:title=""/>
                </v:shape>
                <o:OLEObject Type="Embed" ProgID="Equation.DSMT4" ShapeID="_x0000_i1624" DrawAspect="Content" ObjectID="_1690430032" r:id="rId111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là</w:t>
            </w:r>
          </w:p>
          <w:p w14:paraId="67F113A6" w14:textId="2537B63D" w:rsidR="00736A70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u w:val="single"/>
                <w:lang w:val="fr-FR"/>
              </w:rPr>
              <w:t>A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.  </w:t>
            </w:r>
            <w:r w:rsidRPr="00FC2C71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1400" w:dyaOrig="320" w14:anchorId="0388315A">
                <v:shape id="_x0000_i1625" type="#_x0000_t75" style="width:69.5pt;height:15.9pt" o:ole="">
                  <v:imagedata r:id="rId112" o:title=""/>
                </v:shape>
                <o:OLEObject Type="Embed" ProgID="Equation.DSMT4" ShapeID="_x0000_i1625" DrawAspect="Content" ObjectID="_1690430033" r:id="rId113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</w:rPr>
              <w:t>.</w:t>
            </w:r>
            <w:r>
              <w:rPr>
                <w:rFonts w:ascii="Chu Van An" w:hAnsi="Chu Van An" w:cs="Chu Van An"/>
                <w:sz w:val="24"/>
                <w:szCs w:val="24"/>
              </w:rPr>
              <w:t xml:space="preserve">        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B.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1400" w:dyaOrig="320" w14:anchorId="1AD9EDF7">
                <v:shape id="_x0000_i1626" type="#_x0000_t75" style="width:69.5pt;height:15.9pt" o:ole="">
                  <v:imagedata r:id="rId114" o:title=""/>
                </v:shape>
                <o:OLEObject Type="Embed" ProgID="Equation.DSMT4" ShapeID="_x0000_i1626" DrawAspect="Content" ObjectID="_1690430034" r:id="rId115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</w:p>
          <w:p w14:paraId="12EDF7BD" w14:textId="7CB7FE5E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C.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960" w:dyaOrig="320" w14:anchorId="358ACCE9">
                <v:shape id="_x0000_i1627" type="#_x0000_t75" style="width:47.7pt;height:15.9pt" o:ole="">
                  <v:imagedata r:id="rId116" o:title=""/>
                </v:shape>
                <o:OLEObject Type="Embed" ProgID="Equation.DSMT4" ShapeID="_x0000_i1627" DrawAspect="Content" ObjectID="_1690430035" r:id="rId117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8" w:name="c3d"/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            </w:t>
            </w:r>
            <w:r w:rsidRPr="00FC2C7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D.</w: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1400" w:dyaOrig="320" w14:anchorId="28E3D89E">
                <v:shape id="_x0000_i1628" type="#_x0000_t75" style="width:69.5pt;height:15.9pt" o:ole="">
                  <v:imagedata r:id="rId118" o:title=""/>
                </v:shape>
                <o:OLEObject Type="Embed" ProgID="Equation.DSMT4" ShapeID="_x0000_i1628" DrawAspect="Content" ObjectID="_1690430036" r:id="rId119"/>
              </w:object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FC2C71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</w:p>
          <w:bookmarkEnd w:id="8"/>
          <w:p w14:paraId="4E45D6B7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661" w:type="dxa"/>
            <w:shd w:val="clear" w:color="auto" w:fill="auto"/>
          </w:tcPr>
          <w:p w14:paraId="684B0824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5477D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</w:tbl>
    <w:p w14:paraId="7B8E2541" w14:textId="77777777" w:rsidR="00736A70" w:rsidRPr="007B070F" w:rsidRDefault="00736A70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9B77B1F" w14:textId="77777777" w:rsidR="003B77C9" w:rsidRPr="007B070F" w:rsidRDefault="003B77C9" w:rsidP="007B070F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A3E0B71" wp14:editId="1A73E164">
                <wp:extent cx="6467475" cy="1409700"/>
                <wp:effectExtent l="0" t="19050" r="28575" b="19050"/>
                <wp:docPr id="56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409700"/>
                          <a:chOff x="-110490" y="0"/>
                          <a:chExt cx="6467475" cy="1409700"/>
                        </a:xfrm>
                      </wpg:grpSpPr>
                      <wps:wsp>
                        <wps:cNvPr id="57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-110490" y="253052"/>
                            <a:ext cx="6467475" cy="1156648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7946">
                                <a:srgbClr val="FDFFF8"/>
                              </a:gs>
                              <a:gs pos="60197">
                                <a:srgbClr val="F5FFFD"/>
                              </a:gs>
                              <a:gs pos="60197">
                                <a:srgbClr val="F5FFFD"/>
                              </a:gs>
                              <a:gs pos="72000">
                                <a:srgbClr val="F5FFFD"/>
                              </a:gs>
                              <a:gs pos="76125">
                                <a:srgbClr val="F3FFFE"/>
                              </a:gs>
                              <a:gs pos="100000">
                                <a:srgbClr val="F2FFFE"/>
                              </a:gs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F88B7" w14:textId="77777777" w:rsidR="00684894" w:rsidRPr="00684894" w:rsidRDefault="00684894" w:rsidP="00453226">
                              <w:pPr>
                                <w:kinsoku w:val="0"/>
                                <w:overflowPunct w:val="0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54DB15DF" w14:textId="6A5B6AB2" w:rsidR="00684894" w:rsidRPr="00A715AB" w:rsidRDefault="00684894" w:rsidP="00A715AB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A715AB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5EA1BD50" w14:textId="77777777" w:rsidR="00684894" w:rsidRPr="00684894" w:rsidRDefault="00684894" w:rsidP="00684894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684894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Tính đạo hàm của hàm số .</w:t>
                              </w:r>
                            </w:p>
                            <w:p w14:paraId="580B099C" w14:textId="77777777" w:rsidR="00684894" w:rsidRPr="00684894" w:rsidRDefault="00684894" w:rsidP="00684894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rPr>
                                  <w:rFonts w:ascii="Chu Van An" w:eastAsia="Calibri" w:hAnsi="Chu Van An" w:cs="Chu Van An"/>
                                  <w:color w:val="FF0000"/>
                                  <w:kern w:val="24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684894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Suy ra vi phân của hàm số: </w:t>
                              </w:r>
                              <w:r w:rsidRPr="00684894">
                                <w:rPr>
                                  <w:rFonts w:ascii="Times New Roman" w:eastAsiaTheme="minorHAnsi" w:hAnsi="Times New Roman"/>
                                  <w:position w:val="-14"/>
                                  <w:sz w:val="24"/>
                                  <w:szCs w:val="24"/>
                                </w:rPr>
                                <w:object w:dxaOrig="2460" w:dyaOrig="400" w14:anchorId="7B17B86C">
                                  <v:shape id="_x0000_i1102" type="#_x0000_t75" style="width:123.05pt;height:20.1pt" o:ole="">
                                    <v:imagedata r:id="rId120" o:title=""/>
                                  </v:shape>
                                  <o:OLEObject Type="Embed" ProgID="Equation.DSMT4" ShapeID="_x0000_i1102" DrawAspect="Content" ObjectID="_1690430167" r:id="rId121"/>
                                </w:object>
                              </w:r>
                            </w:p>
                            <w:p w14:paraId="608758A6" w14:textId="77777777" w:rsidR="00684894" w:rsidRPr="00684894" w:rsidRDefault="00684894" w:rsidP="00684894">
                              <w:pPr>
                                <w:ind w:left="360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3878CAB5" w14:textId="77777777" w:rsidR="00684894" w:rsidRPr="00684894" w:rsidRDefault="00684894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D05481D" w14:textId="77777777" w:rsidR="00684894" w:rsidRPr="00684894" w:rsidRDefault="00684894" w:rsidP="003B77C9">
                              <w:pPr>
                                <w:ind w:left="288"/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1EAC4985" w14:textId="77777777" w:rsidR="00684894" w:rsidRPr="00684894" w:rsidRDefault="00684894" w:rsidP="003B77C9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528D23A5" w14:textId="77777777" w:rsidR="00684894" w:rsidRPr="00684894" w:rsidRDefault="00684894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150812" y="0"/>
                            <a:ext cx="5641331" cy="571533"/>
                            <a:chOff x="150812" y="0"/>
                            <a:chExt cx="5641667" cy="571533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50812" y="0"/>
                              <a:ext cx="5641667" cy="485775"/>
                              <a:chOff x="150812" y="0"/>
                              <a:chExt cx="5641667" cy="485775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184141" y="0"/>
                                <a:ext cx="5608338" cy="485775"/>
                                <a:chOff x="184141" y="0"/>
                                <a:chExt cx="5608338" cy="485775"/>
                              </a:xfrm>
                            </wpg:grpSpPr>
                            <wps:wsp>
                              <wps:cNvPr id="61" name="Rectangle: Single Corner Snipped 61"/>
                              <wps:cNvSpPr/>
                              <wps:spPr>
                                <a:xfrm>
                                  <a:off x="184141" y="38090"/>
                                  <a:ext cx="560833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1502180" y="0"/>
                                  <a:ext cx="4160911" cy="485775"/>
                                  <a:chOff x="1502180" y="0"/>
                                  <a:chExt cx="4160911" cy="485775"/>
                                </a:xfrm>
                              </wpg:grpSpPr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1611714" y="104359"/>
                                    <a:ext cx="4051377" cy="369570"/>
                                    <a:chOff x="1611714" y="104359"/>
                                    <a:chExt cx="4051377" cy="369570"/>
                                  </a:xfrm>
                                </wpg:grpSpPr>
                                <wps:wsp>
                                  <wps:cNvPr id="64" name="Arrow: Chevron 64"/>
                                  <wps:cNvSpPr/>
                                  <wps:spPr>
                                    <a:xfrm>
                                      <a:off x="1761732" y="105161"/>
                                      <a:ext cx="3901359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B9D50DA" w14:textId="587B6135" w:rsidR="00684894" w:rsidRPr="00684894" w:rsidRDefault="00684894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84894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>Tìm vi phân của hàm số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65" name="Group 65"/>
                                  <wpg:cNvGrpSpPr/>
                                  <wpg:grpSpPr>
                                    <a:xfrm>
                                      <a:off x="1611714" y="104359"/>
                                      <a:ext cx="259558" cy="369570"/>
                                      <a:chOff x="1611714" y="104359"/>
                                      <a:chExt cx="259558" cy="369570"/>
                                    </a:xfrm>
                                  </wpg:grpSpPr>
                                  <wps:wsp>
                                    <wps:cNvPr id="66" name="Freeform: Shape 66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67" name="TextBox 36"/>
                                    <wps:cNvSpPr txBox="1"/>
                                    <wps:spPr>
                                      <a:xfrm>
                                        <a:off x="1611714" y="104359"/>
                                        <a:ext cx="259558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D3381DB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68" name="Group 68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69" name="Freeform: Shape 69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70" name="Flowchart: Terminator 70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71" name="Flowchart: Direct Access Storage 71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72" name="Group 72"/>
                          <wpg:cNvGrpSpPr/>
                          <wpg:grpSpPr>
                            <a:xfrm>
                              <a:off x="327030" y="38100"/>
                              <a:ext cx="1349773" cy="533433"/>
                              <a:chOff x="327030" y="38100"/>
                              <a:chExt cx="1349773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" name="TextBox 42"/>
                            <wps:cNvSpPr txBox="1"/>
                            <wps:spPr>
                              <a:xfrm>
                                <a:off x="392757" y="43213"/>
                                <a:ext cx="1284046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2C096D0D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3E0B71" id="_x0000_s1118" style="width:509.25pt;height:111pt;mso-position-horizontal-relative:char;mso-position-vertical-relative:line" coordorigin="-1104" coordsize="64674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">
                <v:shape id="Rectangle: Diagonal Corners Rounded 1" o:spid="_x0000_s1119" style="position:absolute;left:-1104;top:2530;width:64673;height:1156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5207f #fdfff8;39451f #f5fffd;39451f #f5fffd;47186f #f5fffd;49889f #f3fffe;64225f #efffff;64881f #fffffb;1 #f2fffe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595,0;6356660,0;6467475,83163;6467475,1145695;6452880,1156648;110815,1156648;0,1073485;0,10953;14595,0" o:connectangles="0,0,0,0,0,0,0,0,0" textboxrect="0,0,6435090,1533525"/>
                  <v:textbox>
                    <w:txbxContent>
                      <w:p w14:paraId="7F6F88B7" w14:textId="77777777" w:rsidR="00684894" w:rsidRPr="00684894" w:rsidRDefault="00684894" w:rsidP="00453226">
                        <w:pPr>
                          <w:kinsoku w:val="0"/>
                          <w:overflowPunct w:val="0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54DB15DF" w14:textId="6A5B6AB2" w:rsidR="00684894" w:rsidRPr="00A715AB" w:rsidRDefault="00684894" w:rsidP="00A715AB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426"/>
                          <w:rPr>
                            <w:rFonts w:ascii="Chu Van An" w:hAnsi="Chu Van An" w:cs="Chu Van An"/>
                            <w:sz w:val="24"/>
                            <w:szCs w:val="24"/>
                            <w:lang w:val="pt-BR"/>
                          </w:rPr>
                        </w:pPr>
                        <w:r w:rsidRPr="00A715AB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5EA1BD50" w14:textId="77777777" w:rsidR="00684894" w:rsidRPr="00684894" w:rsidRDefault="00684894" w:rsidP="00684894">
                        <w:pPr>
                          <w:pStyle w:val="ListParagraph"/>
                          <w:numPr>
                            <w:ilvl w:val="0"/>
                            <w:numId w:val="41"/>
                          </w:num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684894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Tính đạo hàm của hàm số .</w:t>
                        </w:r>
                      </w:p>
                      <w:p w14:paraId="580B099C" w14:textId="77777777" w:rsidR="00684894" w:rsidRPr="00684894" w:rsidRDefault="00684894" w:rsidP="00684894">
                        <w:pPr>
                          <w:pStyle w:val="ListParagraph"/>
                          <w:numPr>
                            <w:ilvl w:val="0"/>
                            <w:numId w:val="41"/>
                          </w:numPr>
                          <w:rPr>
                            <w:rFonts w:ascii="Chu Van An" w:eastAsia="Calibri" w:hAnsi="Chu Van An" w:cs="Chu Van An"/>
                            <w:color w:val="FF0000"/>
                            <w:kern w:val="24"/>
                            <w:sz w:val="24"/>
                            <w:szCs w:val="24"/>
                            <w:lang w:val="vi-VN"/>
                          </w:rPr>
                        </w:pPr>
                        <w:r w:rsidRPr="00684894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Suy ra vi phân của hàm số: </w:t>
                        </w:r>
                        <w:r w:rsidRPr="00684894">
                          <w:rPr>
                            <w:rFonts w:ascii="Times New Roman" w:eastAsiaTheme="minorHAnsi" w:hAnsi="Times New Roman"/>
                            <w:position w:val="-14"/>
                            <w:sz w:val="24"/>
                            <w:szCs w:val="24"/>
                          </w:rPr>
                          <w:object w:dxaOrig="2460" w:dyaOrig="400" w14:anchorId="7B17B86C">
                            <v:shape id="_x0000_i1102" type="#_x0000_t75" style="width:123.05pt;height:20.1pt" o:ole="">
                              <v:imagedata r:id="rId120" o:title=""/>
                            </v:shape>
                            <o:OLEObject Type="Embed" ProgID="Equation.DSMT4" ShapeID="_x0000_i1102" DrawAspect="Content" ObjectID="_1690430167" r:id="rId122"/>
                          </w:object>
                        </w:r>
                      </w:p>
                      <w:p w14:paraId="608758A6" w14:textId="77777777" w:rsidR="00684894" w:rsidRPr="00684894" w:rsidRDefault="00684894" w:rsidP="00684894">
                        <w:pPr>
                          <w:ind w:left="360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3878CAB5" w14:textId="77777777" w:rsidR="00684894" w:rsidRPr="00684894" w:rsidRDefault="00684894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D05481D" w14:textId="77777777" w:rsidR="00684894" w:rsidRPr="00684894" w:rsidRDefault="00684894" w:rsidP="003B77C9">
                        <w:pPr>
                          <w:ind w:left="288"/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1EAC4985" w14:textId="77777777" w:rsidR="00684894" w:rsidRPr="00684894" w:rsidRDefault="00684894" w:rsidP="003B77C9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528D23A5" w14:textId="77777777" w:rsidR="00684894" w:rsidRPr="00684894" w:rsidRDefault="00684894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58" o:spid="_x0000_s1120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59" o:spid="_x0000_s1121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122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shape id="Rectangle: Single Corner Snipped 61" o:spid="_x0000_s1123" style="position:absolute;left:1841;top:380;width:56083;height:4476;visibility:visible;mso-wrap-style:square;v-text-anchor:middle" coordsize="560833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" path="m,l5384561,r223777,223777l5608338,447554,,447554,,xe" fillcolor="#efddf6 [663]" stroked="f" strokeweight="1.25pt">
                        <v:fill r:id="rId42" o:title="" color2="#fffff7" type="pattern"/>
                        <v:path arrowok="t" o:connecttype="custom" o:connectlocs="0,0;5384561,0;5608338,223777;5608338,447554;0,447554;0,0" o:connectangles="0,0,0,0,0,0"/>
                      </v:shape>
                      <v:group id="Group 62" o:spid="_x0000_s1124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group id="Group 63" o:spid="_x0000_s1125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shape id="Arrow: Chevron 64" o:spid="_x0000_s1126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" adj="21272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0B9D50DA" w14:textId="587B6135" w:rsidR="00684894" w:rsidRPr="00684894" w:rsidRDefault="00684894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684894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>Tìm vi phân của hàm số</w:t>
                                  </w:r>
                                </w:p>
                              </w:txbxContent>
                            </v:textbox>
                          </v:shape>
                          <v:group id="Group 65" o:spid="_x0000_s1127" style="position:absolute;left:16117;top:1043;width:2595;height:3696" coordorigin="16117,1043" coordsize="259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    <v:shape id="Freeform: Shape 66" o:spid="_x0000_s1128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29" type="#_x0000_t202" style="position:absolute;left:16117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<v:textbox>
                                <w:txbxContent>
                                  <w:p w14:paraId="2D3381DB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68" o:spid="_x0000_s1130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shape id="Freeform: Shape 69" o:spid="_x0000_s1131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70" o:spid="_x0000_s1132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71" o:spid="_x0000_s1133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72" o:spid="_x0000_s1134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lowchart: Preparation 73" o:spid="_x0000_s1135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Eo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zCfx/CT9ALp4AAAD//wMAUEsBAi0AFAAGAAgAAAAhANvh9svuAAAAhQEAABMAAAAAAAAAAAAA&#10;AAAAAAAAAFtDb250ZW50X1R5cGVzXS54bWxQSwECLQAUAAYACAAAACEAWvQsW78AAAAVAQAACwAA&#10;AAAAAAAAAAAAAAAfAQAAX3JlbHMvLnJlbHNQSwECLQAUAAYACAAAACEAAWrxKM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36" type="#_x0000_t202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" filled="f" stroked="f">
                      <v:shadow on="t" color="black" opacity="20971f" offset="0,2.2pt"/>
                      <v:textbox style="mso-fit-shape-to-text:t">
                        <w:txbxContent>
                          <w:p w14:paraId="2C096D0D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EFB3FDB" w14:textId="5B522F01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47A13DAE" w14:textId="77777777" w:rsidR="00684894" w:rsidRPr="007B070F" w:rsidRDefault="000334B1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Tìm vi phân của các hàm số sau:</w:t>
      </w:r>
    </w:p>
    <w:p w14:paraId="0FC8292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lastRenderedPageBreak/>
        <w:t xml:space="preserve">a) </w:t>
      </w:r>
      <w:r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980" w:dyaOrig="360" w14:anchorId="231A08BB">
          <v:shape id="_x0000_i1103" type="#_x0000_t75" style="width:98.8pt;height:18.4pt" o:ole="">
            <v:imagedata r:id="rId123" o:title=""/>
          </v:shape>
          <o:OLEObject Type="Embed" ProgID="Equation.DSMT4" ShapeID="_x0000_i1103" DrawAspect="Content" ObjectID="_1690430037" r:id="rId124"/>
        </w:object>
      </w:r>
    </w:p>
    <w:p w14:paraId="7F0BF032" w14:textId="77777777" w:rsidR="00684894" w:rsidRPr="007B070F" w:rsidRDefault="00684894" w:rsidP="007B070F">
      <w:pPr>
        <w:spacing w:line="240" w:lineRule="auto"/>
        <w:ind w:firstLine="720"/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</w:pPr>
      <w:r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b) </w:t>
      </w:r>
      <w:r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140" w:dyaOrig="360" w14:anchorId="38CDBB8F">
          <v:shape id="_x0000_i1104" type="#_x0000_t75" style="width:56.95pt;height:18.4pt" o:ole="">
            <v:imagedata r:id="rId125" o:title=""/>
          </v:shape>
          <o:OLEObject Type="Embed" ProgID="Equation.DSMT4" ShapeID="_x0000_i1104" DrawAspect="Content" ObjectID="_1690430038" r:id="rId126"/>
        </w:object>
      </w:r>
    </w:p>
    <w:p w14:paraId="7D9773AF" w14:textId="080AB590" w:rsidR="000334B1" w:rsidRPr="007B070F" w:rsidRDefault="000334B1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6ACA84E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a) </w:t>
      </w:r>
      <w:r w:rsidRPr="007B070F">
        <w:rPr>
          <w:rFonts w:ascii="Chu Van An" w:hAnsi="Chu Van An" w:cs="Chu Van An"/>
          <w:position w:val="-16"/>
          <w:sz w:val="24"/>
          <w:szCs w:val="24"/>
        </w:rPr>
        <w:object w:dxaOrig="4260" w:dyaOrig="440" w14:anchorId="79F27E39">
          <v:shape id="_x0000_i1105" type="#_x0000_t75" style="width:212.65pt;height:21.75pt" o:ole="">
            <v:imagedata r:id="rId127" o:title=""/>
          </v:shape>
          <o:OLEObject Type="Embed" ProgID="Equation.DSMT4" ShapeID="_x0000_i1105" DrawAspect="Content" ObjectID="_1690430039" r:id="rId128"/>
        </w:object>
      </w:r>
    </w:p>
    <w:p w14:paraId="7659AB3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b) </w:t>
      </w:r>
      <w:r w:rsidRPr="007B070F">
        <w:rPr>
          <w:rFonts w:ascii="Chu Van An" w:hAnsi="Chu Van An" w:cs="Chu Van An"/>
          <w:position w:val="-16"/>
          <w:sz w:val="24"/>
          <w:szCs w:val="24"/>
        </w:rPr>
        <w:object w:dxaOrig="4880" w:dyaOrig="440" w14:anchorId="66E142BF">
          <v:shape id="_x0000_i1106" type="#_x0000_t75" style="width:244.45pt;height:21.75pt" o:ole="">
            <v:imagedata r:id="rId129" o:title=""/>
          </v:shape>
          <o:OLEObject Type="Embed" ProgID="Equation.DSMT4" ShapeID="_x0000_i1106" DrawAspect="Content" ObjectID="_1690430040" r:id="rId130"/>
        </w:object>
      </w:r>
    </w:p>
    <w:p w14:paraId="46FB4E33" w14:textId="77777777" w:rsidR="00684894" w:rsidRPr="007B070F" w:rsidRDefault="000334B1" w:rsidP="007B070F">
      <w:pPr>
        <w:tabs>
          <w:tab w:val="left" w:pos="2268"/>
        </w:tabs>
        <w:spacing w:before="200" w:line="240" w:lineRule="auto"/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  <w:object w:dxaOrig="1680" w:dyaOrig="620" w14:anchorId="25F7F1EB">
          <v:shape id="_x0000_i1107" type="#_x0000_t75" style="width:83.7pt;height:31.8pt" o:ole="">
            <v:imagedata r:id="rId131" o:title=""/>
          </v:shape>
          <o:OLEObject Type="Embed" ProgID="Equation.DSMT4" ShapeID="_x0000_i1107" DrawAspect="Content" ObjectID="_1690430041" r:id="rId132"/>
        </w:object>
      </w:r>
    </w:p>
    <w:p w14:paraId="2A17214E" w14:textId="31F3C768" w:rsidR="000334B1" w:rsidRPr="007B070F" w:rsidRDefault="000334B1" w:rsidP="007B070F">
      <w:pPr>
        <w:tabs>
          <w:tab w:val="left" w:pos="2268"/>
        </w:tabs>
        <w:spacing w:before="200"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38FF4AB4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Ta có : </w:t>
      </w:r>
      <w:r w:rsidRPr="007B070F">
        <w:rPr>
          <w:rFonts w:ascii="Chu Van An" w:hAnsi="Chu Van An" w:cs="Chu Van An"/>
          <w:b/>
          <w:bCs/>
          <w:color w:val="0000CC"/>
          <w:position w:val="-30"/>
          <w:sz w:val="24"/>
          <w:szCs w:val="24"/>
        </w:rPr>
        <w:object w:dxaOrig="4480" w:dyaOrig="720" w14:anchorId="74D56136">
          <v:shape id="_x0000_i1108" type="#_x0000_t75" style="width:224.35pt;height:36pt" o:ole="">
            <v:imagedata r:id="rId133" o:title=""/>
          </v:shape>
          <o:OLEObject Type="Embed" ProgID="Equation.DSMT4" ShapeID="_x0000_i1108" DrawAspect="Content" ObjectID="_1690430042" r:id="rId134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</w:t>
      </w:r>
    </w:p>
    <w:p w14:paraId="12E4F69B" w14:textId="77777777" w:rsidR="00684894" w:rsidRPr="007B070F" w:rsidRDefault="00684894" w:rsidP="007B070F">
      <w:pPr>
        <w:tabs>
          <w:tab w:val="left" w:pos="2268"/>
        </w:tabs>
        <w:spacing w:before="200" w:line="240" w:lineRule="auto"/>
        <w:rPr>
          <w:rFonts w:ascii="Chu Van An" w:hAnsi="Chu Van An" w:cs="Chu Van An"/>
          <w:b/>
          <w:bCs/>
          <w:color w:val="0000CC"/>
          <w:sz w:val="24"/>
          <w:szCs w:val="24"/>
        </w:rPr>
      </w:pPr>
    </w:p>
    <w:p w14:paraId="32D59BE7" w14:textId="77777777" w:rsidR="00684894" w:rsidRPr="007B070F" w:rsidRDefault="000334B1" w:rsidP="007B070F">
      <w:pPr>
        <w:spacing w:line="240" w:lineRule="auto"/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  <w:object w:dxaOrig="999" w:dyaOrig="620" w14:anchorId="18577955">
          <v:shape id="_x0000_i1109" type="#_x0000_t75" style="width:50.25pt;height:31.8pt" o:ole="">
            <v:imagedata r:id="rId135" o:title=""/>
          </v:shape>
          <o:OLEObject Type="Embed" ProgID="Equation.DSMT4" ShapeID="_x0000_i1109" DrawAspect="Content" ObjectID="_1690430043" r:id="rId136"/>
        </w:object>
      </w:r>
    </w:p>
    <w:p w14:paraId="48C96594" w14:textId="47CAC02A" w:rsidR="00016CD7" w:rsidRPr="007B070F" w:rsidRDefault="00016CD7" w:rsidP="007B070F">
      <w:pPr>
        <w:spacing w:line="240" w:lineRule="auto"/>
        <w:ind w:firstLine="720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34C16EEA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Ta có : </w:t>
      </w:r>
      <w:r w:rsidRPr="007B070F">
        <w:rPr>
          <w:rFonts w:ascii="Chu Van An" w:hAnsi="Chu Van An" w:cs="Chu Van An"/>
          <w:b/>
          <w:bCs/>
          <w:color w:val="0000CC"/>
          <w:position w:val="-36"/>
          <w:sz w:val="24"/>
          <w:szCs w:val="24"/>
        </w:rPr>
        <w:object w:dxaOrig="2840" w:dyaOrig="760" w14:anchorId="74CE989B">
          <v:shape id="_x0000_i1110" type="#_x0000_t75" style="width:142.35pt;height:37.65pt" o:ole="">
            <v:imagedata r:id="rId137" o:title=""/>
          </v:shape>
          <o:OLEObject Type="Embed" ProgID="Equation.DSMT4" ShapeID="_x0000_i1110" DrawAspect="Content" ObjectID="_1690430044" r:id="rId138"/>
        </w:object>
      </w:r>
    </w:p>
    <w:p w14:paraId="65A39ED5" w14:textId="0415DBD7" w:rsidR="003B77C9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910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5807"/>
        <w:gridCol w:w="5103"/>
      </w:tblGrid>
      <w:tr w:rsidR="00736A70" w:rsidRPr="00FC2C71" w14:paraId="25C5E01E" w14:textId="77777777" w:rsidTr="00736A70">
        <w:tc>
          <w:tcPr>
            <w:tcW w:w="5807" w:type="dxa"/>
            <w:shd w:val="clear" w:color="auto" w:fill="auto"/>
          </w:tcPr>
          <w:p w14:paraId="27045FD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lang w:val="fr-FR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>Câu 1:</w:t>
            </w:r>
            <w:r w:rsidRPr="00FC2C71">
              <w:rPr>
                <w:rFonts w:ascii="Chu Van An" w:eastAsia="Arial" w:hAnsi="Chu Van An" w:cs="Chu Van An"/>
                <w:position w:val="-14"/>
              </w:rPr>
              <w:object w:dxaOrig="1545" w:dyaOrig="405" w14:anchorId="7F62767C">
                <v:shape id="_x0000_i3487" type="#_x0000_t75" style="width:77pt;height:20.1pt" o:ole="">
                  <v:imagedata r:id="rId139" o:title=""/>
                </v:shape>
                <o:OLEObject Type="Embed" ProgID="Equation.DSMT4" ShapeID="_x0000_i3487" DrawAspect="Content" ObjectID="_1690430045" r:id="rId140"/>
              </w:object>
            </w:r>
            <w:r w:rsidRPr="00FC2C71">
              <w:rPr>
                <w:rFonts w:ascii="Chu Van An" w:hAnsi="Chu Van An" w:cs="Chu Van An"/>
                <w:lang w:val="fr-FR"/>
              </w:rPr>
              <w:t xml:space="preserve"> là vi phân của hàm số nào dưới đây?</w:t>
            </w:r>
          </w:p>
          <w:p w14:paraId="6DDD3C60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  <w:bookmarkStart w:id="9" w:name="c1a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845" w:dyaOrig="360" w14:anchorId="7F6876B1">
                <v:shape id="_x0000_i3488" type="#_x0000_t75" style="width:92.1pt;height:18.4pt" o:ole="">
                  <v:imagedata r:id="rId141" o:title=""/>
                </v:shape>
                <o:OLEObject Type="Embed" ProgID="Equation.DSMT4" ShapeID="_x0000_i3488" DrawAspect="Content" ObjectID="_1690430046" r:id="rId142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10" w:name="c1b"/>
            <w:bookmarkEnd w:id="9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245" w:dyaOrig="360" w14:anchorId="659E6A0C">
                <v:shape id="_x0000_i3489" type="#_x0000_t75" style="width:61.95pt;height:18.4pt" o:ole="">
                  <v:imagedata r:id="rId143" o:title=""/>
                </v:shape>
                <o:OLEObject Type="Embed" ProgID="Equation.DSMT4" ShapeID="_x0000_i3489" DrawAspect="Content" ObjectID="_1690430047" r:id="rId144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B623273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  <w:bookmarkStart w:id="11" w:name="c1c"/>
            <w:bookmarkEnd w:id="10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215" w:dyaOrig="360" w14:anchorId="0957310B">
                <v:shape id="_x0000_i3490" type="#_x0000_t75" style="width:61.1pt;height:18.4pt" o:ole="">
                  <v:imagedata r:id="rId145" o:title=""/>
                </v:shape>
                <o:OLEObject Type="Embed" ProgID="Equation.DSMT4" ShapeID="_x0000_i3490" DrawAspect="Content" ObjectID="_1690430048" r:id="rId146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End w:id="11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965" w:dyaOrig="360" w14:anchorId="71012EF0">
                <v:shape id="_x0000_i3491" type="#_x0000_t75" style="width:97.95pt;height:18.4pt" o:ole="">
                  <v:imagedata r:id="rId147" o:title=""/>
                </v:shape>
                <o:OLEObject Type="Embed" ProgID="Equation.DSMT4" ShapeID="_x0000_i3491" DrawAspect="Content" ObjectID="_1690430049" r:id="rId148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61363E1E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78F9E4A7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77E865BD" w14:textId="77777777" w:rsidTr="00736A70">
        <w:tc>
          <w:tcPr>
            <w:tcW w:w="5807" w:type="dxa"/>
            <w:shd w:val="clear" w:color="auto" w:fill="auto"/>
          </w:tcPr>
          <w:p w14:paraId="3333A5B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>Câu 2:</w:t>
            </w:r>
            <w:r w:rsidRPr="00FC2C71">
              <w:rPr>
                <w:rFonts w:ascii="Chu Van An" w:hAnsi="Chu Van An" w:cs="Chu Van An"/>
              </w:rPr>
              <w:t xml:space="preserve">Tìm vi phân của 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470" w:dyaOrig="360" w14:anchorId="55729304">
                <v:shape id="_x0000_i3492" type="#_x0000_t75" style="width:73.65pt;height:18.4pt" o:ole="">
                  <v:imagedata r:id="rId149" o:title=""/>
                </v:shape>
                <o:OLEObject Type="Embed" ProgID="Equation.DSMT4" ShapeID="_x0000_i3492" DrawAspect="Content" ObjectID="_1690430050" r:id="rId150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F68DD2E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12" w:name="c2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935" w:dyaOrig="405" w14:anchorId="277ED499">
                <v:shape id="_x0000_i3493" type="#_x0000_t75" style="width:97.1pt;height:20.1pt" o:ole="">
                  <v:imagedata r:id="rId151" o:title=""/>
                </v:shape>
                <o:OLEObject Type="Embed" ProgID="Equation.DSMT4" ShapeID="_x0000_i3493" DrawAspect="Content" ObjectID="_1690430051" r:id="rId152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13" w:name="c2b"/>
            <w:bookmarkEnd w:id="1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2025" w:dyaOrig="405" w14:anchorId="47AECABF">
                <v:shape id="_x0000_i3494" type="#_x0000_t75" style="width:101.3pt;height:20.1pt" o:ole="">
                  <v:imagedata r:id="rId153" o:title=""/>
                </v:shape>
                <o:OLEObject Type="Embed" ProgID="Equation.DSMT4" ShapeID="_x0000_i3494" DrawAspect="Content" ObjectID="_1690430052" r:id="rId154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4FA120A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14" w:name="c2c"/>
            <w:bookmarkEnd w:id="13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2025" w:dyaOrig="405" w14:anchorId="17A4E113">
                <v:shape id="_x0000_i3495" type="#_x0000_t75" style="width:101.3pt;height:20.1pt" o:ole="">
                  <v:imagedata r:id="rId155" o:title=""/>
                </v:shape>
                <o:OLEObject Type="Embed" ProgID="Equation.DSMT4" ShapeID="_x0000_i3495" DrawAspect="Content" ObjectID="_1690430053" r:id="rId156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End w:id="14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2025" w:dyaOrig="405" w14:anchorId="2B5B47A8">
                <v:shape id="_x0000_i3496" type="#_x0000_t75" style="width:101.3pt;height:20.1pt" o:ole="">
                  <v:imagedata r:id="rId157" o:title=""/>
                </v:shape>
                <o:OLEObject Type="Embed" ProgID="Equation.DSMT4" ShapeID="_x0000_i3496" DrawAspect="Content" ObjectID="_1690430054" r:id="rId158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1892EBCB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576C7C46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5EC777FF" w14:textId="77777777" w:rsidTr="00736A70">
        <w:tc>
          <w:tcPr>
            <w:tcW w:w="5807" w:type="dxa"/>
            <w:shd w:val="clear" w:color="auto" w:fill="auto"/>
          </w:tcPr>
          <w:p w14:paraId="2993FB79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>Câu 3:</w:t>
            </w:r>
            <w:r w:rsidRPr="00FC2C71">
              <w:rPr>
                <w:rFonts w:ascii="Chu Van An" w:hAnsi="Chu Van An" w:cs="Chu Van An"/>
              </w:rPr>
              <w:t xml:space="preserve">Vi phân của hàm số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305" w:dyaOrig="405" w14:anchorId="67D8C2E2">
                <v:shape id="_x0000_i3497" type="#_x0000_t75" style="width:65.3pt;height:20.1pt" o:ole="">
                  <v:imagedata r:id="rId78" o:title=""/>
                </v:shape>
                <o:OLEObject Type="Embed" ProgID="Equation.DSMT4" ShapeID="_x0000_i3497" DrawAspect="Content" ObjectID="_1690430055" r:id="rId159"/>
              </w:object>
            </w:r>
            <w:r w:rsidRPr="00FC2C71">
              <w:rPr>
                <w:rFonts w:ascii="Chu Van An" w:hAnsi="Chu Van An" w:cs="Chu Van An"/>
              </w:rPr>
              <w:t xml:space="preserve">tại điểm </w:t>
            </w:r>
            <w:r w:rsidRPr="00FC2C71">
              <w:rPr>
                <w:rFonts w:ascii="Chu Van An" w:eastAsia="Times New Roman" w:hAnsi="Chu Van An" w:cs="Chu Van An"/>
                <w:position w:val="-24"/>
              </w:rPr>
              <w:object w:dxaOrig="630" w:dyaOrig="630" w14:anchorId="01B9438E">
                <v:shape id="_x0000_i3498" type="#_x0000_t75" style="width:31.8pt;height:31.8pt" o:ole="">
                  <v:imagedata r:id="rId80" o:title=""/>
                </v:shape>
                <o:OLEObject Type="Embed" ProgID="Equation.DSMT4" ShapeID="_x0000_i3498" DrawAspect="Content" ObjectID="_1690430056" r:id="rId160"/>
              </w:object>
            </w:r>
            <w:r w:rsidRPr="00FC2C71">
              <w:rPr>
                <w:rFonts w:ascii="Chu Van An" w:hAnsi="Chu Van An" w:cs="Chu Van An"/>
              </w:rPr>
              <w:t xml:space="preserve">ứng với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005" w:dyaOrig="330" w14:anchorId="3B613DD5">
                <v:shape id="_x0000_i3499" type="#_x0000_t75" style="width:50.25pt;height:16.75pt" o:ole="">
                  <v:imagedata r:id="rId82" o:title=""/>
                </v:shape>
                <o:OLEObject Type="Embed" ProgID="Equation.DSMT4" ShapeID="_x0000_i3499" DrawAspect="Content" ObjectID="_1690430057" r:id="rId161"/>
              </w:object>
            </w:r>
            <w:r w:rsidRPr="00FC2C71">
              <w:rPr>
                <w:rFonts w:ascii="Chu Van An" w:hAnsi="Chu Van An" w:cs="Chu Van An"/>
              </w:rPr>
              <w:t>là</w:t>
            </w:r>
          </w:p>
          <w:p w14:paraId="2D231585" w14:textId="77777777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  <w:bookmarkStart w:id="15" w:name="c3a"/>
            <w:r w:rsidRPr="00FC2C71">
              <w:rPr>
                <w:rFonts w:ascii="Chu Van An" w:hAnsi="Chu Van An" w:cs="Chu Van An"/>
                <w:b/>
                <w:bCs/>
                <w:color w:val="0000FF"/>
                <w:lang w:val="fr-FR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bCs/>
                <w:color w:val="0000FF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45" w:dyaOrig="330" w14:anchorId="1C8DE468">
                <v:shape id="_x0000_i3500" type="#_x0000_t75" style="width:32.65pt;height:16.75pt" o:ole="">
                  <v:imagedata r:id="rId86" o:title=""/>
                </v:shape>
                <o:OLEObject Type="Embed" ProgID="Equation.DSMT4" ShapeID="_x0000_i3500" DrawAspect="Content" ObjectID="_1690430058" r:id="rId162"/>
              </w:object>
            </w:r>
            <w:r w:rsidRPr="00FC2C71">
              <w:rPr>
                <w:rFonts w:ascii="Chu Van An" w:hAnsi="Chu Van An" w:cs="Chu Van An"/>
                <w:color w:val="000000"/>
                <w:lang w:val="fr-FR"/>
              </w:rPr>
              <w:t>.</w:t>
            </w:r>
            <w:bookmarkStart w:id="16" w:name="c3b"/>
            <w:bookmarkEnd w:id="15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765" w:dyaOrig="330" w14:anchorId="0A8033F7">
                <v:shape id="_x0000_i3501" type="#_x0000_t75" style="width:38.5pt;height:16.75pt" o:ole="">
                  <v:imagedata r:id="rId88" o:title=""/>
                </v:shape>
                <o:OLEObject Type="Embed" ProgID="Equation.DSMT4" ShapeID="_x0000_i3501" DrawAspect="Content" ObjectID="_1690430059" r:id="rId163"/>
              </w:object>
            </w:r>
            <w:r w:rsidRPr="00FC2C71">
              <w:rPr>
                <w:rFonts w:ascii="Chu Van An" w:hAnsi="Chu Van An" w:cs="Chu Van An"/>
                <w:color w:val="000000"/>
                <w:lang w:val="fr-FR"/>
              </w:rPr>
              <w:t>.</w:t>
            </w:r>
            <w:bookmarkStart w:id="17" w:name="c3c"/>
            <w:bookmarkEnd w:id="16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30" w:dyaOrig="330" w14:anchorId="73563776">
                <v:shape id="_x0000_i3502" type="#_x0000_t75" style="width:31.8pt;height:16.75pt" o:ole="">
                  <v:imagedata r:id="rId90" o:title=""/>
                </v:shape>
                <o:OLEObject Type="Embed" ProgID="Equation.DSMT4" ShapeID="_x0000_i3502" DrawAspect="Content" ObjectID="_1690430060" r:id="rId164"/>
              </w:object>
            </w:r>
            <w:r w:rsidRPr="00FC2C71">
              <w:rPr>
                <w:rFonts w:ascii="Chu Van An" w:hAnsi="Chu Van An" w:cs="Chu Van An"/>
                <w:color w:val="000000"/>
                <w:lang w:val="fr-FR"/>
              </w:rPr>
              <w:t>.</w:t>
            </w:r>
            <w:bookmarkEnd w:id="17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495" w:dyaOrig="330" w14:anchorId="4D9A9491">
                <v:shape id="_x0000_i3503" type="#_x0000_t75" style="width:25.1pt;height:16.75pt" o:ole="">
                  <v:imagedata r:id="rId84" o:title=""/>
                </v:shape>
                <o:OLEObject Type="Embed" ProgID="Equation.DSMT4" ShapeID="_x0000_i3503" DrawAspect="Content" ObjectID="_1690430061" r:id="rId165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</w:p>
          <w:p w14:paraId="35FD4A83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51204A19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2DA08345" w14:textId="77777777" w:rsidTr="00736A70">
        <w:tc>
          <w:tcPr>
            <w:tcW w:w="5807" w:type="dxa"/>
            <w:shd w:val="clear" w:color="auto" w:fill="auto"/>
          </w:tcPr>
          <w:p w14:paraId="25536674" w14:textId="77777777" w:rsidR="00736A70" w:rsidRPr="00FC2C71" w:rsidRDefault="00736A70" w:rsidP="00201078">
            <w:pPr>
              <w:pStyle w:val="Normal0"/>
              <w:widowControl/>
              <w:mirrorIndents/>
              <w:rPr>
                <w:rFonts w:ascii="Chu Van An" w:eastAsia="MS ??" w:hAnsi="Chu Van An" w:cs="Chu Van An"/>
                <w:b/>
                <w:color w:val="0000FF"/>
                <w:sz w:val="22"/>
                <w:szCs w:val="22"/>
                <w:lang w:val="vi-VN"/>
              </w:rPr>
            </w:pPr>
            <w:r w:rsidRPr="00FC2C71">
              <w:rPr>
                <w:rFonts w:ascii="Chu Van An" w:eastAsia="MS ??" w:hAnsi="Chu Van An" w:cs="Chu Van An"/>
                <w:b/>
                <w:color w:val="0000FF"/>
                <w:sz w:val="22"/>
                <w:szCs w:val="22"/>
                <w:lang w:val="vi-VN"/>
              </w:rPr>
              <w:t xml:space="preserve">Câu </w:t>
            </w:r>
            <w:bookmarkStart w:id="18" w:name="c4q"/>
            <w:bookmarkEnd w:id="18"/>
            <w:r w:rsidRPr="00FC2C71">
              <w:rPr>
                <w:rFonts w:ascii="Chu Van An" w:eastAsia="MS ??" w:hAnsi="Chu Van An" w:cs="Chu Van An"/>
                <w:b/>
                <w:color w:val="0000FF"/>
                <w:sz w:val="22"/>
                <w:szCs w:val="22"/>
                <w:lang w:val="vi-VN"/>
              </w:rPr>
              <w:t>4:</w:t>
            </w:r>
            <w:r w:rsidRPr="00FC2C71">
              <w:rPr>
                <w:rFonts w:ascii="Chu Van An" w:eastAsia="MS ??" w:hAnsi="Chu Van An" w:cs="Chu Van An"/>
                <w:sz w:val="22"/>
                <w:szCs w:val="22"/>
              </w:rPr>
              <w:t xml:space="preserve">Tính vi phân của hàm số </w:t>
            </w:r>
            <w:r w:rsidRPr="00FC2C71">
              <w:rPr>
                <w:rFonts w:ascii="Chu Van An" w:eastAsia="Times New Roman" w:hAnsi="Chu Van An" w:cs="Chu Van An"/>
                <w:position w:val="-10"/>
                <w:sz w:val="22"/>
                <w:szCs w:val="22"/>
              </w:rPr>
              <w:object w:dxaOrig="660" w:dyaOrig="360" w14:anchorId="3E424B54">
                <v:shape id="_x0000_i3504" type="#_x0000_t75" style="width:32.65pt;height:18.4pt" o:ole="">
                  <v:imagedata r:id="rId166" o:title=""/>
                </v:shape>
                <o:OLEObject Type="Embed" ProgID="Equation.DSMT4" ShapeID="_x0000_i3504" DrawAspect="Content" ObjectID="_1690430062" r:id="rId167"/>
              </w:object>
            </w:r>
            <w:r w:rsidRPr="00FC2C71">
              <w:rPr>
                <w:rFonts w:ascii="Chu Van An" w:hAnsi="Chu Van An" w:cs="Chu Van An"/>
                <w:sz w:val="22"/>
                <w:szCs w:val="22"/>
              </w:rPr>
              <w:t>.</w:t>
            </w:r>
          </w:p>
          <w:p w14:paraId="0B8E2A70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  <w:bookmarkStart w:id="19" w:name="c4a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eastAsia="MS ??" w:hAnsi="Chu Van An" w:cs="Chu Van An"/>
                <w:b/>
                <w:color w:val="0000FF"/>
                <w:lang w:val="vi-VN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 xml:space="preserve"> </w:t>
            </w:r>
            <w:bookmarkStart w:id="20" w:name="MTBlankEqn"/>
            <w:r w:rsidRPr="00FC2C71">
              <w:rPr>
                <w:rFonts w:ascii="Chu Van An" w:eastAsia="Arial" w:hAnsi="Chu Van An" w:cs="Chu Van An"/>
                <w:position w:val="-10"/>
              </w:rPr>
              <w:object w:dxaOrig="1020" w:dyaOrig="330" w14:anchorId="1050A864">
                <v:shape id="_x0000_i3505" type="#_x0000_t75" style="width:51.05pt;height:16.75pt" o:ole="">
                  <v:imagedata r:id="rId168" o:title=""/>
                </v:shape>
                <o:OLEObject Type="Embed" ProgID="Equation.DSMT4" ShapeID="_x0000_i3505" DrawAspect="Content" ObjectID="_1690430063" r:id="rId169"/>
              </w:object>
            </w:r>
            <w:bookmarkEnd w:id="20"/>
            <w:r w:rsidRPr="00FC2C71">
              <w:rPr>
                <w:rFonts w:ascii="Chu Van An" w:hAnsi="Chu Van An" w:cs="Chu Van An"/>
              </w:rPr>
              <w:t>.</w:t>
            </w:r>
            <w:bookmarkStart w:id="21" w:name="c4b"/>
            <w:bookmarkEnd w:id="19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780" w:dyaOrig="330" w14:anchorId="0158B3C3">
                <v:shape id="_x0000_i3506" type="#_x0000_t75" style="width:39.35pt;height:16.75pt" o:ole="">
                  <v:imagedata r:id="rId170" o:title=""/>
                </v:shape>
                <o:OLEObject Type="Embed" ProgID="Equation.DSMT4" ShapeID="_x0000_i3506" DrawAspect="Content" ObjectID="_1690430064" r:id="rId171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67FECA4D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</w:rPr>
            </w:pPr>
            <w:bookmarkStart w:id="22" w:name="c4c"/>
            <w:bookmarkEnd w:id="21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lastRenderedPageBreak/>
              <w:tab/>
              <w:t xml:space="preserve">C.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170" w:dyaOrig="330" w14:anchorId="42F4F27E">
                <v:shape id="_x0000_i3507" type="#_x0000_t75" style="width:58.6pt;height:16.75pt" o:ole="">
                  <v:imagedata r:id="rId172" o:title=""/>
                </v:shape>
                <o:OLEObject Type="Embed" ProgID="Equation.DSMT4" ShapeID="_x0000_i3507" DrawAspect="Content" ObjectID="_1690430065" r:id="rId173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23" w:name="c4d"/>
            <w:bookmarkEnd w:id="22"/>
            <w:r w:rsidRPr="00FC2C71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900" w:dyaOrig="330" w14:anchorId="4A079D85">
                <v:shape id="_x0000_i3508" type="#_x0000_t75" style="width:45.2pt;height:16.75pt" o:ole="">
                  <v:imagedata r:id="rId174" o:title=""/>
                </v:shape>
                <o:OLEObject Type="Embed" ProgID="Equation.DSMT4" ShapeID="_x0000_i3508" DrawAspect="Content" ObjectID="_1690430066" r:id="rId175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23"/>
          <w:p w14:paraId="34A3CDFB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0B21E024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lastRenderedPageBreak/>
              <w:t xml:space="preserve">Lời giải </w:t>
            </w:r>
          </w:p>
        </w:tc>
      </w:tr>
      <w:tr w:rsidR="00736A70" w:rsidRPr="00FC2C71" w14:paraId="331F594E" w14:textId="77777777" w:rsidTr="00736A70">
        <w:tc>
          <w:tcPr>
            <w:tcW w:w="5807" w:type="dxa"/>
            <w:shd w:val="clear" w:color="auto" w:fill="auto"/>
          </w:tcPr>
          <w:p w14:paraId="01D8BEC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nl-NL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lang w:val="nl-NL"/>
              </w:rPr>
              <w:t xml:space="preserve">Câu </w:t>
            </w:r>
            <w:bookmarkStart w:id="24" w:name="c5q"/>
            <w:bookmarkEnd w:id="24"/>
            <w:r w:rsidRPr="00FC2C71">
              <w:rPr>
                <w:rFonts w:ascii="Chu Van An" w:hAnsi="Chu Van An" w:cs="Chu Van An"/>
                <w:b/>
                <w:color w:val="0000FF"/>
                <w:lang w:val="nl-NL"/>
              </w:rPr>
              <w:t>5:</w:t>
            </w:r>
            <w:r w:rsidRPr="00FC2C71">
              <w:rPr>
                <w:rFonts w:ascii="Chu Van An" w:hAnsi="Chu Van An" w:cs="Chu Van An"/>
                <w:color w:val="000000"/>
                <w:lang w:val="nl-NL"/>
              </w:rPr>
              <w:t xml:space="preserve">Vi phân của 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710" w:dyaOrig="330" w14:anchorId="2132E324">
                <v:shape id="_x0000_i3509" type="#_x0000_t75" style="width:85.4pt;height:16.75pt" o:ole="">
                  <v:imagedata r:id="rId176" o:title=""/>
                </v:shape>
                <o:OLEObject Type="Embed" ProgID="Equation.DSMT4" ShapeID="_x0000_i3509" DrawAspect="Content" ObjectID="_1690430067" r:id="rId177"/>
              </w:object>
            </w:r>
            <w:r w:rsidRPr="00FC2C71">
              <w:rPr>
                <w:rFonts w:ascii="Chu Van An" w:hAnsi="Chu Van An" w:cs="Chu Van An"/>
                <w:color w:val="000000"/>
                <w:lang w:val="nl-NL"/>
              </w:rPr>
              <w:t>là</w:t>
            </w:r>
          </w:p>
          <w:p w14:paraId="731B30BA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25" w:name="c5a"/>
            <w:r w:rsidRPr="00FC2C71">
              <w:rPr>
                <w:rFonts w:ascii="Chu Van An" w:hAnsi="Chu Van An" w:cs="Chu Van An"/>
                <w:b/>
                <w:bCs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0000FF"/>
                <w:lang w:val="nl-NL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bCs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760" w:dyaOrig="675" w14:anchorId="38409E2A">
                <v:shape id="_x0000_i3510" type="#_x0000_t75" style="width:138.15pt;height:33.5pt" o:ole="">
                  <v:imagedata r:id="rId178" o:title=""/>
                </v:shape>
                <o:OLEObject Type="Embed" ProgID="Equation.DSMT4" ShapeID="_x0000_i3510" DrawAspect="Content" ObjectID="_1690430068" r:id="rId17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7529535E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</w:rPr>
            </w:pPr>
            <w:bookmarkStart w:id="26" w:name="c5b"/>
            <w:bookmarkEnd w:id="25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610" w:dyaOrig="675" w14:anchorId="2200930B">
                <v:shape id="_x0000_i3511" type="#_x0000_t75" style="width:130.6pt;height:33.5pt" o:ole="">
                  <v:imagedata r:id="rId180" o:title=""/>
                </v:shape>
                <o:OLEObject Type="Embed" ProgID="Equation.DSMT4" ShapeID="_x0000_i3511" DrawAspect="Content" ObjectID="_1690430069" r:id="rId18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4D70416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27" w:name="c5c"/>
            <w:bookmarkEnd w:id="26"/>
            <w:r w:rsidRPr="00FC2C71">
              <w:rPr>
                <w:rFonts w:ascii="Chu Van An" w:hAnsi="Chu Van An" w:cs="Chu Van An"/>
                <w:b/>
                <w:bCs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bCs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760" w:dyaOrig="675" w14:anchorId="0B15C20D">
                <v:shape id="_x0000_i3512" type="#_x0000_t75" style="width:138.15pt;height:33.5pt" o:ole="">
                  <v:imagedata r:id="rId182" o:title=""/>
                </v:shape>
                <o:OLEObject Type="Embed" ProgID="Equation.DSMT4" ShapeID="_x0000_i3512" DrawAspect="Content" ObjectID="_1690430070" r:id="rId183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6689B07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</w:rPr>
            </w:pPr>
            <w:bookmarkStart w:id="28" w:name="c5d"/>
            <w:bookmarkEnd w:id="2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715" w:dyaOrig="675" w14:anchorId="5CC210E9">
                <v:shape id="_x0000_i3513" type="#_x0000_t75" style="width:135.65pt;height:33.5pt" o:ole="">
                  <v:imagedata r:id="rId184" o:title=""/>
                </v:shape>
                <o:OLEObject Type="Embed" ProgID="Equation.DSMT4" ShapeID="_x0000_i3513" DrawAspect="Content" ObjectID="_1690430071" r:id="rId185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28"/>
          <w:p w14:paraId="4B436081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72DA1332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66D5FB5E" w14:textId="77777777" w:rsidTr="00736A70">
        <w:tc>
          <w:tcPr>
            <w:tcW w:w="5807" w:type="dxa"/>
            <w:shd w:val="clear" w:color="auto" w:fill="auto"/>
          </w:tcPr>
          <w:p w14:paraId="54B1CDCA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29" w:name="c6q"/>
            <w:bookmarkEnd w:id="29"/>
            <w:r w:rsidRPr="00FC2C71">
              <w:rPr>
                <w:rFonts w:ascii="Chu Van An" w:hAnsi="Chu Van An" w:cs="Chu Van An"/>
                <w:b/>
                <w:color w:val="0000FF"/>
              </w:rPr>
              <w:t>6:</w:t>
            </w:r>
            <w:r w:rsidRPr="00FC2C71">
              <w:rPr>
                <w:rFonts w:ascii="Chu Van An" w:hAnsi="Chu Van An" w:cs="Chu Van An"/>
              </w:rPr>
              <w:t xml:space="preserve">Cho hàm số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945" w:dyaOrig="405" w14:anchorId="1C0FB096">
                <v:shape id="_x0000_i3514" type="#_x0000_t75" style="width:46.9pt;height:20.1pt" o:ole="">
                  <v:imagedata r:id="rId186" o:title=""/>
                </v:shape>
                <o:OLEObject Type="Embed" ProgID="Equation.DSMT4" ShapeID="_x0000_i3514" DrawAspect="Content" ObjectID="_1690430072" r:id="rId187"/>
              </w:object>
            </w:r>
            <w:r w:rsidRPr="00FC2C71">
              <w:rPr>
                <w:rFonts w:ascii="Chu Van An" w:hAnsi="Chu Van An" w:cs="Chu Van An"/>
              </w:rPr>
              <w:t xml:space="preserve"> xác định trên khoảng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585" w:dyaOrig="405" w14:anchorId="20F61A39">
                <v:shape id="_x0000_i3515" type="#_x0000_t75" style="width:29.3pt;height:20.1pt" o:ole="">
                  <v:imagedata r:id="rId188" o:title=""/>
                </v:shape>
                <o:OLEObject Type="Embed" ProgID="Equation.DSMT4" ShapeID="_x0000_i3515" DrawAspect="Content" ObjectID="_1690430073" r:id="rId189"/>
              </w:object>
            </w:r>
            <w:r w:rsidRPr="00FC2C71">
              <w:rPr>
                <w:rFonts w:ascii="Chu Van An" w:hAnsi="Chu Van An" w:cs="Chu Van An"/>
              </w:rPr>
              <w:t xml:space="preserve"> và có đạo hàm tại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945" w:dyaOrig="405" w14:anchorId="1C58CB3C">
                <v:shape id="_x0000_i3516" type="#_x0000_t75" style="width:46.9pt;height:20.1pt" o:ole="">
                  <v:imagedata r:id="rId190" o:title=""/>
                </v:shape>
                <o:OLEObject Type="Embed" ProgID="Equation.DSMT4" ShapeID="_x0000_i3516" DrawAspect="Content" ObjectID="_1690430074" r:id="rId191"/>
              </w:object>
            </w:r>
            <w:r w:rsidRPr="00FC2C71">
              <w:rPr>
                <w:rFonts w:ascii="Chu Van An" w:hAnsi="Chu Van An" w:cs="Chu Van An"/>
              </w:rPr>
              <w:t xml:space="preserve">. Tìm mệnh đề đúng về vi phân của hàm số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945" w:dyaOrig="405" w14:anchorId="15797E10">
                <v:shape id="_x0000_i3517" type="#_x0000_t75" style="width:46.9pt;height:20.1pt" o:ole="">
                  <v:imagedata r:id="rId192" o:title=""/>
                </v:shape>
                <o:OLEObject Type="Embed" ProgID="Equation.DSMT4" ShapeID="_x0000_i3517" DrawAspect="Content" ObjectID="_1690430075" r:id="rId193"/>
              </w:object>
            </w:r>
            <w:r w:rsidRPr="00FC2C71">
              <w:rPr>
                <w:rFonts w:ascii="Chu Van An" w:hAnsi="Chu Van An" w:cs="Chu Van An"/>
              </w:rPr>
              <w:t xml:space="preserve"> tại </w:t>
            </w:r>
            <w:r w:rsidRPr="00FC2C71">
              <w:rPr>
                <w:rFonts w:ascii="Chu Van An" w:eastAsia="Times New Roman" w:hAnsi="Chu Van An" w:cs="Chu Van An"/>
                <w:position w:val="-6"/>
              </w:rPr>
              <w:object w:dxaOrig="195" w:dyaOrig="225" w14:anchorId="70E5E74E">
                <v:shape id="_x0000_i3518" type="#_x0000_t75" style="width:10.05pt;height:10.9pt" o:ole="">
                  <v:imagedata r:id="rId194" o:title=""/>
                </v:shape>
                <o:OLEObject Type="Embed" ProgID="Equation.DSMT4" ShapeID="_x0000_i3518" DrawAspect="Content" ObjectID="_1690430076" r:id="rId195"/>
              </w:object>
            </w:r>
            <w:r w:rsidRPr="00FC2C71">
              <w:rPr>
                <w:rFonts w:ascii="Chu Van An" w:hAnsi="Chu Van An" w:cs="Chu Van An"/>
              </w:rPr>
              <w:t xml:space="preserve"> ứng với số gia </w:t>
            </w:r>
            <w:r w:rsidRPr="00FC2C71">
              <w:rPr>
                <w:rFonts w:ascii="Chu Van An" w:eastAsia="Times New Roman" w:hAnsi="Chu Van An" w:cs="Chu Van An"/>
                <w:position w:val="-12"/>
              </w:rPr>
              <w:object w:dxaOrig="315" w:dyaOrig="360" w14:anchorId="3EE77DB8">
                <v:shape id="_x0000_i3519" type="#_x0000_t75" style="width:15.9pt;height:18.4pt" o:ole="">
                  <v:imagedata r:id="rId196" o:title=""/>
                </v:shape>
                <o:OLEObject Type="Embed" ProgID="Equation.DSMT4" ShapeID="_x0000_i3519" DrawAspect="Content" ObjectID="_1690430077" r:id="rId197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4430B106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30" w:name="c6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665" w:dyaOrig="405" w14:anchorId="51CEC25A">
                <v:shape id="_x0000_i3520" type="#_x0000_t75" style="width:82.9pt;height:20.1pt" o:ole="">
                  <v:imagedata r:id="rId198" o:title=""/>
                </v:shape>
                <o:OLEObject Type="Embed" ProgID="Equation.DSMT4" ShapeID="_x0000_i3520" DrawAspect="Content" ObjectID="_1690430078" r:id="rId199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31" w:name="c6b"/>
            <w:bookmarkEnd w:id="30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800" w:dyaOrig="405" w14:anchorId="0402CD9E">
                <v:shape id="_x0000_i3521" type="#_x0000_t75" style="width:90.4pt;height:20.1pt" o:ole="">
                  <v:imagedata r:id="rId200" o:title=""/>
                </v:shape>
                <o:OLEObject Type="Embed" ProgID="Equation.DSMT4" ShapeID="_x0000_i3521" DrawAspect="Content" ObjectID="_1690430079" r:id="rId201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1B040993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32" w:name="c6c"/>
            <w:bookmarkEnd w:id="3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725" w:dyaOrig="405" w14:anchorId="7A96CE7B">
                <v:shape id="_x0000_i3522" type="#_x0000_t75" style="width:86.25pt;height:20.1pt" o:ole="">
                  <v:imagedata r:id="rId202" o:title=""/>
                </v:shape>
                <o:OLEObject Type="Embed" ProgID="Equation.DSMT4" ShapeID="_x0000_i3522" DrawAspect="Content" ObjectID="_1690430080" r:id="rId203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33" w:name="c6d"/>
            <w:bookmarkEnd w:id="3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755" w:dyaOrig="405" w14:anchorId="067C4BB5">
                <v:shape id="_x0000_i3523" type="#_x0000_t75" style="width:87.9pt;height:20.1pt" o:ole="">
                  <v:imagedata r:id="rId204" o:title=""/>
                </v:shape>
                <o:OLEObject Type="Embed" ProgID="Equation.DSMT4" ShapeID="_x0000_i3523" DrawAspect="Content" ObjectID="_1690430081" r:id="rId205"/>
              </w:object>
            </w:r>
          </w:p>
          <w:bookmarkEnd w:id="33"/>
          <w:p w14:paraId="04F01071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08B36FD5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33925424" w14:textId="77777777" w:rsidTr="00736A70">
        <w:tc>
          <w:tcPr>
            <w:tcW w:w="5807" w:type="dxa"/>
            <w:shd w:val="clear" w:color="auto" w:fill="auto"/>
          </w:tcPr>
          <w:p w14:paraId="3A193FCF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34" w:name="c7q"/>
            <w:bookmarkEnd w:id="34"/>
            <w:r w:rsidRPr="00FC2C71">
              <w:rPr>
                <w:rFonts w:ascii="Chu Van An" w:hAnsi="Chu Van An" w:cs="Chu Van An"/>
                <w:b/>
                <w:color w:val="0000FF"/>
              </w:rPr>
              <w:t>7:</w:t>
            </w:r>
            <w:r w:rsidRPr="00FC2C71">
              <w:rPr>
                <w:rFonts w:ascii="Chu Van An" w:hAnsi="Chu Van An" w:cs="Chu Van An"/>
              </w:rPr>
              <w:t xml:space="preserve">Cho hàm số </w:t>
            </w:r>
            <w:r w:rsidRPr="00FC2C71">
              <w:rPr>
                <w:rFonts w:ascii="Chu Van An" w:eastAsia="Times New Roman" w:hAnsi="Chu Van An" w:cs="Chu Van An"/>
                <w:position w:val="-24"/>
              </w:rPr>
              <w:object w:dxaOrig="945" w:dyaOrig="630" w14:anchorId="69711E84">
                <v:shape id="_x0000_i3524" type="#_x0000_t75" style="width:46.9pt;height:31.8pt" o:ole="">
                  <v:imagedata r:id="rId206" o:title=""/>
                </v:shape>
                <o:OLEObject Type="Embed" ProgID="Equation.DSMT4" ShapeID="_x0000_i3524" DrawAspect="Content" ObjectID="_1690430082" r:id="rId207"/>
              </w:object>
            </w:r>
            <w:r w:rsidRPr="00FC2C71">
              <w:rPr>
                <w:rFonts w:ascii="Chu Van An" w:hAnsi="Chu Van An" w:cs="Chu Van An"/>
              </w:rPr>
              <w:t>. Vi phân của hàm số là</w:t>
            </w:r>
          </w:p>
          <w:p w14:paraId="75B1A8EF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35" w:name="c7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290" w:dyaOrig="735" w14:anchorId="33AC9DE6">
                <v:shape id="_x0000_i3525" type="#_x0000_t75" style="width:64.45pt;height:36.85pt" o:ole="">
                  <v:imagedata r:id="rId208" o:title=""/>
                </v:shape>
                <o:OLEObject Type="Embed" ProgID="Equation.DSMT4" ShapeID="_x0000_i3525" DrawAspect="Content" ObjectID="_1690430083" r:id="rId20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36" w:name="c7b"/>
            <w:bookmarkEnd w:id="35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290" w:dyaOrig="735" w14:anchorId="00324245">
                <v:shape id="_x0000_i3526" type="#_x0000_t75" style="width:64.45pt;height:36.85pt" o:ole="">
                  <v:imagedata r:id="rId210" o:title=""/>
                </v:shape>
                <o:OLEObject Type="Embed" ProgID="Equation.DSMT4" ShapeID="_x0000_i3526" DrawAspect="Content" ObjectID="_1690430084" r:id="rId21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3BAAD6A1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37" w:name="c7c"/>
            <w:bookmarkEnd w:id="36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290" w:dyaOrig="735" w14:anchorId="23251002">
                <v:shape id="_x0000_i3527" type="#_x0000_t75" style="width:64.45pt;height:36.85pt" o:ole="">
                  <v:imagedata r:id="rId212" o:title=""/>
                </v:shape>
                <o:OLEObject Type="Embed" ProgID="Equation.DSMT4" ShapeID="_x0000_i3527" DrawAspect="Content" ObjectID="_1690430085" r:id="rId213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38" w:name="c7d"/>
            <w:bookmarkEnd w:id="3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440" w:dyaOrig="735" w14:anchorId="5FE3E662">
                <v:shape id="_x0000_i3528" type="#_x0000_t75" style="width:1in;height:36.85pt" o:ole="">
                  <v:imagedata r:id="rId214" o:title=""/>
                </v:shape>
                <o:OLEObject Type="Embed" ProgID="Equation.DSMT4" ShapeID="_x0000_i3528" DrawAspect="Content" ObjectID="_1690430086" r:id="rId21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38"/>
          <w:p w14:paraId="23F8B76E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17A1C1BE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05D6CBAF" w14:textId="77777777" w:rsidTr="00736A70">
        <w:tc>
          <w:tcPr>
            <w:tcW w:w="5807" w:type="dxa"/>
            <w:shd w:val="clear" w:color="auto" w:fill="auto"/>
          </w:tcPr>
          <w:p w14:paraId="0FB2B2D0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39" w:name="c8q"/>
            <w:bookmarkEnd w:id="39"/>
            <w:r w:rsidRPr="00FC2C71">
              <w:rPr>
                <w:rFonts w:ascii="Chu Van An" w:hAnsi="Chu Van An" w:cs="Chu Van An"/>
                <w:b/>
                <w:color w:val="0000FF"/>
              </w:rPr>
              <w:t>8:</w:t>
            </w:r>
            <w:r w:rsidRPr="00FC2C71">
              <w:rPr>
                <w:rFonts w:ascii="Chu Van An" w:hAnsi="Chu Van An" w:cs="Chu Van An"/>
              </w:rPr>
              <w:t xml:space="preserve">Cho 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140" w:dyaOrig="360" w14:anchorId="450A14AB">
                <v:shape id="_x0000_i3529" type="#_x0000_t75" style="width:56.95pt;height:18.4pt" o:ole="">
                  <v:imagedata r:id="rId216" o:title=""/>
                </v:shape>
                <o:OLEObject Type="Embed" ProgID="Equation.DSMT4" ShapeID="_x0000_i3529" DrawAspect="Content" ObjectID="_1690430087" r:id="rId217"/>
              </w:object>
            </w:r>
            <w:r w:rsidRPr="00FC2C71">
              <w:rPr>
                <w:rFonts w:ascii="Chu Van An" w:hAnsi="Chu Van An" w:cs="Chu Van An"/>
              </w:rPr>
              <w:t>. Tính vi phân của hàm số.</w:t>
            </w:r>
          </w:p>
          <w:p w14:paraId="55827ED9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40" w:name="c8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10"/>
              </w:rPr>
              <w:object w:dxaOrig="2055" w:dyaOrig="330" w14:anchorId="2EC7C082">
                <v:shape id="_x0000_i3530" type="#_x0000_t75" style="width:103pt;height:16.75pt" o:ole="">
                  <v:imagedata r:id="rId218" o:title=""/>
                </v:shape>
                <o:OLEObject Type="Embed" ProgID="Equation.DSMT4" ShapeID="_x0000_i3530" DrawAspect="Content" ObjectID="_1690430088" r:id="rId21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41" w:name="c8b"/>
            <w:bookmarkEnd w:id="40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bookmarkStart w:id="42" w:name="MTBlankEqn_0"/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2085" w:dyaOrig="330" w14:anchorId="403113A4">
                <v:shape id="_x0000_i3531" type="#_x0000_t75" style="width:104.65pt;height:16.75pt" o:ole="">
                  <v:imagedata r:id="rId220" o:title=""/>
                </v:shape>
                <o:OLEObject Type="Embed" ProgID="Equation.DSMT4" ShapeID="_x0000_i3531" DrawAspect="Content" ObjectID="_1690430089" r:id="rId221"/>
              </w:object>
            </w:r>
            <w:bookmarkEnd w:id="42"/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0A4927E6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43" w:name="c8c"/>
            <w:bookmarkEnd w:id="4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2220" w:dyaOrig="330" w14:anchorId="35CB614E">
                <v:shape id="_x0000_i3532" type="#_x0000_t75" style="width:111.35pt;height:16.75pt" o:ole="">
                  <v:imagedata r:id="rId222" o:title=""/>
                </v:shape>
                <o:OLEObject Type="Embed" ProgID="Equation.DSMT4" ShapeID="_x0000_i3532" DrawAspect="Content" ObjectID="_1690430090" r:id="rId223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44" w:name="c8d"/>
            <w:bookmarkEnd w:id="43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605" w:dyaOrig="330" w14:anchorId="5660C84C">
                <v:shape id="_x0000_i3533" type="#_x0000_t75" style="width:80.35pt;height:16.75pt" o:ole="">
                  <v:imagedata r:id="rId224" o:title=""/>
                </v:shape>
                <o:OLEObject Type="Embed" ProgID="Equation.DSMT4" ShapeID="_x0000_i3533" DrawAspect="Content" ObjectID="_1690430091" r:id="rId22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44"/>
          <w:p w14:paraId="338C4699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277D1D39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07EAB51B" w14:textId="77777777" w:rsidTr="00736A70">
        <w:tc>
          <w:tcPr>
            <w:tcW w:w="5807" w:type="dxa"/>
            <w:shd w:val="clear" w:color="auto" w:fill="auto"/>
          </w:tcPr>
          <w:p w14:paraId="1C509FFD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45" w:name="c9q"/>
            <w:bookmarkEnd w:id="45"/>
            <w:r w:rsidRPr="00FC2C71">
              <w:rPr>
                <w:rFonts w:ascii="Chu Van An" w:hAnsi="Chu Van An" w:cs="Chu Van An"/>
                <w:b/>
                <w:color w:val="0000FF"/>
              </w:rPr>
              <w:t>9:</w:t>
            </w:r>
            <w:r w:rsidRPr="00FC2C71">
              <w:rPr>
                <w:rFonts w:ascii="Chu Van An" w:hAnsi="Chu Van An" w:cs="Chu Van An"/>
              </w:rPr>
              <w:t xml:space="preserve">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740" w:dyaOrig="330" w14:anchorId="59F0F914">
                <v:shape id="_x0000_i3534" type="#_x0000_t75" style="width:87.05pt;height:16.75pt" o:ole="">
                  <v:imagedata r:id="rId226" o:title=""/>
                </v:shape>
                <o:OLEObject Type="Embed" ProgID="Equation.DSMT4" ShapeID="_x0000_i3534" DrawAspect="Content" ObjectID="_1690430092" r:id="rId227"/>
              </w:object>
            </w:r>
            <w:r w:rsidRPr="00FC2C71">
              <w:rPr>
                <w:rFonts w:ascii="Chu Van An" w:hAnsi="Chu Van An" w:cs="Chu Van An"/>
              </w:rPr>
              <w:t>có vi phân là</w:t>
            </w:r>
          </w:p>
          <w:p w14:paraId="5C167537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46" w:name="c9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2280" w:dyaOrig="405" w14:anchorId="0C905C92">
                <v:shape id="_x0000_i3535" type="#_x0000_t75" style="width:113.85pt;height:20.1pt" o:ole="">
                  <v:imagedata r:id="rId228" o:title=""/>
                </v:shape>
                <o:OLEObject Type="Embed" ProgID="Equation.DSMT4" ShapeID="_x0000_i3535" DrawAspect="Content" ObjectID="_1690430093" r:id="rId22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47" w:name="c9b"/>
            <w:bookmarkEnd w:id="46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620" w:dyaOrig="405" w14:anchorId="193BFA86">
                <v:shape id="_x0000_i3536" type="#_x0000_t75" style="width:81.2pt;height:20.1pt" o:ole="">
                  <v:imagedata r:id="rId230" o:title=""/>
                </v:shape>
                <o:OLEObject Type="Embed" ProgID="Equation.DSMT4" ShapeID="_x0000_i3536" DrawAspect="Content" ObjectID="_1690430094" r:id="rId23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649BA3AF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48" w:name="c9c"/>
            <w:bookmarkEnd w:id="4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2130" w:dyaOrig="405" w14:anchorId="2D06A3F9">
                <v:shape id="_x0000_i3537" type="#_x0000_t75" style="width:106.35pt;height:20.1pt" o:ole="">
                  <v:imagedata r:id="rId232" o:title=""/>
                </v:shape>
                <o:OLEObject Type="Embed" ProgID="Equation.DSMT4" ShapeID="_x0000_i3537" DrawAspect="Content" ObjectID="_1690430095" r:id="rId233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49" w:name="c9d"/>
            <w:bookmarkEnd w:id="48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575" w:dyaOrig="405" w14:anchorId="72CD5142">
                <v:shape id="_x0000_i3538" type="#_x0000_t75" style="width:78.7pt;height:20.1pt" o:ole="">
                  <v:imagedata r:id="rId234" o:title=""/>
                </v:shape>
                <o:OLEObject Type="Embed" ProgID="Equation.DSMT4" ShapeID="_x0000_i3538" DrawAspect="Content" ObjectID="_1690430096" r:id="rId23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49"/>
          <w:p w14:paraId="41E34F3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48628DE7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71875D71" w14:textId="77777777" w:rsidTr="00736A70">
        <w:tc>
          <w:tcPr>
            <w:tcW w:w="5807" w:type="dxa"/>
            <w:shd w:val="clear" w:color="auto" w:fill="auto"/>
          </w:tcPr>
          <w:p w14:paraId="52328CA6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50" w:name="c10q"/>
            <w:bookmarkEnd w:id="50"/>
            <w:r w:rsidRPr="00FC2C71">
              <w:rPr>
                <w:rFonts w:ascii="Chu Van An" w:hAnsi="Chu Van An" w:cs="Chu Van An"/>
                <w:b/>
                <w:color w:val="0000FF"/>
              </w:rPr>
              <w:t>10:</w:t>
            </w:r>
            <w:r w:rsidRPr="00FC2C71">
              <w:rPr>
                <w:rFonts w:ascii="Chu Van An" w:hAnsi="Chu Van An" w:cs="Chu Van An"/>
              </w:rPr>
              <w:t xml:space="preserve">Tìm vi phân của 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770" w:dyaOrig="360" w14:anchorId="49B34DF5">
                <v:shape id="_x0000_i3539" type="#_x0000_t75" style="width:88.75pt;height:18.4pt" o:ole="">
                  <v:imagedata r:id="rId236" o:title=""/>
                </v:shape>
                <o:OLEObject Type="Embed" ProgID="Equation.DSMT4" ShapeID="_x0000_i3539" DrawAspect="Content" ObjectID="_1690430097" r:id="rId237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784A8CD9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51" w:name="c10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730" w:dyaOrig="660" w14:anchorId="7EC288F1">
                <v:shape id="_x0000_i3540" type="#_x0000_t75" style="width:136.45pt;height:32.65pt" o:ole="">
                  <v:imagedata r:id="rId238" o:title=""/>
                </v:shape>
                <o:OLEObject Type="Embed" ProgID="Equation.DSMT4" ShapeID="_x0000_i3540" DrawAspect="Content" ObjectID="_1690430098" r:id="rId239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F0A6B26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bookmarkStart w:id="52" w:name="c10b"/>
            <w:bookmarkEnd w:id="5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700" w:dyaOrig="660" w14:anchorId="080C76B2">
                <v:shape id="_x0000_i3541" type="#_x0000_t75" style="width:134.8pt;height:32.65pt" o:ole="">
                  <v:imagedata r:id="rId240" o:title=""/>
                </v:shape>
                <o:OLEObject Type="Embed" ProgID="Equation.DSMT4" ShapeID="_x0000_i3541" DrawAspect="Content" ObjectID="_1690430099" r:id="rId241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2DBD76A2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53" w:name="c10c"/>
            <w:bookmarkEnd w:id="5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2730" w:dyaOrig="735" w14:anchorId="613248EE">
                <v:shape id="_x0000_i3542" type="#_x0000_t75" style="width:136.45pt;height:36.85pt" o:ole="">
                  <v:imagedata r:id="rId242" o:title=""/>
                </v:shape>
                <o:OLEObject Type="Embed" ProgID="Equation.DSMT4" ShapeID="_x0000_i3542" DrawAspect="Content" ObjectID="_1690430100" r:id="rId243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87CF8EC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bookmarkStart w:id="54" w:name="c10d"/>
            <w:bookmarkEnd w:id="53"/>
            <w:r w:rsidRPr="00FC2C71">
              <w:rPr>
                <w:rFonts w:ascii="Chu Van An" w:hAnsi="Chu Van An" w:cs="Chu Van An"/>
                <w:b/>
                <w:color w:val="0000FF"/>
              </w:rPr>
              <w:lastRenderedPageBreak/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3450" w:dyaOrig="735" w14:anchorId="6124AA20">
                <v:shape id="_x0000_i3543" type="#_x0000_t75" style="width:172.45pt;height:36.85pt" o:ole="">
                  <v:imagedata r:id="rId244" o:title=""/>
                </v:shape>
                <o:OLEObject Type="Embed" ProgID="Equation.DSMT4" ShapeID="_x0000_i3543" DrawAspect="Content" ObjectID="_1690430101" r:id="rId245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54"/>
          <w:p w14:paraId="4D6647EE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67E25943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lastRenderedPageBreak/>
              <w:t xml:space="preserve">Lời giải </w:t>
            </w:r>
          </w:p>
        </w:tc>
      </w:tr>
      <w:tr w:rsidR="00736A70" w:rsidRPr="00FC2C71" w14:paraId="412C4770" w14:textId="77777777" w:rsidTr="00736A70">
        <w:tc>
          <w:tcPr>
            <w:tcW w:w="5807" w:type="dxa"/>
            <w:shd w:val="clear" w:color="auto" w:fill="auto"/>
          </w:tcPr>
          <w:p w14:paraId="7118ACC9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55" w:name="c11q"/>
            <w:bookmarkEnd w:id="55"/>
            <w:r w:rsidRPr="00FC2C71">
              <w:rPr>
                <w:rFonts w:ascii="Chu Van An" w:hAnsi="Chu Van An" w:cs="Chu Van An"/>
                <w:b/>
                <w:color w:val="0000FF"/>
              </w:rPr>
              <w:t>11:</w:t>
            </w:r>
            <w:r w:rsidRPr="00FC2C71">
              <w:rPr>
                <w:rFonts w:ascii="Chu Van An" w:hAnsi="Chu Van An" w:cs="Chu Van An"/>
              </w:rPr>
              <w:t xml:space="preserve">Tìm vi phân của hàm số: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770" w:dyaOrig="420" w14:anchorId="569F7B65">
                <v:shape id="_x0000_i3544" type="#_x0000_t75" style="width:88.75pt;height:20.95pt" o:ole="">
                  <v:imagedata r:id="rId246" o:title=""/>
                </v:shape>
                <o:OLEObject Type="Embed" ProgID="Equation.DSMT4" ShapeID="_x0000_i3544" DrawAspect="Content" ObjectID="_1690430102" r:id="rId247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AA99B38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56" w:name="c11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2310" w:dyaOrig="750" w14:anchorId="3F4DAF81">
                <v:shape id="_x0000_i3545" type="#_x0000_t75" style="width:115.55pt;height:37.65pt" o:ole="">
                  <v:imagedata r:id="rId248" o:title=""/>
                </v:shape>
                <o:OLEObject Type="Embed" ProgID="Equation.DSMT4" ShapeID="_x0000_i3545" DrawAspect="Content" ObjectID="_1690430103" r:id="rId249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57" w:name="c11b"/>
            <w:bookmarkEnd w:id="56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2310" w:dyaOrig="750" w14:anchorId="2252AB3A">
                <v:shape id="_x0000_i3546" type="#_x0000_t75" style="width:115.55pt;height:37.65pt" o:ole="">
                  <v:imagedata r:id="rId250" o:title=""/>
                </v:shape>
                <o:OLEObject Type="Embed" ProgID="Equation.DSMT4" ShapeID="_x0000_i3546" DrawAspect="Content" ObjectID="_1690430104" r:id="rId251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37B4AB74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58" w:name="c11c"/>
            <w:bookmarkEnd w:id="5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2310" w:dyaOrig="750" w14:anchorId="587F8EDC">
                <v:shape id="_x0000_i3547" type="#_x0000_t75" style="width:115.55pt;height:37.65pt" o:ole="">
                  <v:imagedata r:id="rId252" o:title=""/>
                </v:shape>
                <o:OLEObject Type="Embed" ProgID="Equation.DSMT4" ShapeID="_x0000_i3547" DrawAspect="Content" ObjectID="_1690430105" r:id="rId253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59" w:name="c11d"/>
            <w:bookmarkEnd w:id="58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2175" w:dyaOrig="750" w14:anchorId="30987001">
                <v:shape id="_x0000_i3548" type="#_x0000_t75" style="width:108.85pt;height:37.65pt" o:ole="">
                  <v:imagedata r:id="rId254" o:title=""/>
                </v:shape>
                <o:OLEObject Type="Embed" ProgID="Equation.DSMT4" ShapeID="_x0000_i3548" DrawAspect="Content" ObjectID="_1690430106" r:id="rId255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59"/>
          <w:p w14:paraId="29226180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2703359B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173EDCB2" w14:textId="77777777" w:rsidTr="00736A70">
        <w:tc>
          <w:tcPr>
            <w:tcW w:w="5807" w:type="dxa"/>
            <w:shd w:val="clear" w:color="auto" w:fill="auto"/>
          </w:tcPr>
          <w:p w14:paraId="5ABD5C24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vi-VN"/>
              </w:rPr>
            </w:pPr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>Câu 12:</w:t>
            </w:r>
            <w:r w:rsidRPr="00FC2C71">
              <w:rPr>
                <w:rFonts w:ascii="Chu Van An" w:hAnsi="Chu Van An" w:cs="Chu Van An"/>
              </w:rPr>
              <w:t xml:space="preserve">Cho hàm số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185" w:dyaOrig="360" w14:anchorId="630DA749">
                <v:shape id="_x0000_i3549" type="#_x0000_t75" style="width:59.45pt;height:18.4pt" o:ole="">
                  <v:imagedata r:id="rId256" o:title=""/>
                </v:shape>
                <o:OLEObject Type="Embed" ProgID="Equation.DSMT4" ShapeID="_x0000_i3549" DrawAspect="Content" ObjectID="_1690430107" r:id="rId257"/>
              </w:object>
            </w:r>
            <w:r w:rsidRPr="00FC2C71">
              <w:rPr>
                <w:rFonts w:ascii="Chu Van An" w:hAnsi="Chu Van An" w:cs="Chu Van An"/>
                <w:lang w:val="vi-VN"/>
              </w:rPr>
              <w:t>. Tính vi phân của hàm số.</w:t>
            </w:r>
          </w:p>
          <w:p w14:paraId="2D84C3B8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60" w:name="c12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10"/>
              </w:rPr>
              <w:object w:dxaOrig="1635" w:dyaOrig="315" w14:anchorId="1DD77BF4">
                <v:shape id="_x0000_i3550" type="#_x0000_t75" style="width:82.05pt;height:15.9pt" o:ole="">
                  <v:imagedata r:id="rId258" o:title=""/>
                </v:shape>
                <o:OLEObject Type="Embed" ProgID="Equation.DSMT4" ShapeID="_x0000_i3550" DrawAspect="Content" ObjectID="_1690430108" r:id="rId25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61" w:name="c12b"/>
            <w:bookmarkEnd w:id="60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10"/>
              </w:rPr>
              <w:object w:dxaOrig="2115" w:dyaOrig="315" w14:anchorId="6EBB10B6">
                <v:shape id="_x0000_i3551" type="#_x0000_t75" style="width:105.5pt;height:15.9pt" o:ole="">
                  <v:imagedata r:id="rId260" o:title=""/>
                </v:shape>
                <o:OLEObject Type="Embed" ProgID="Equation.DSMT4" ShapeID="_x0000_i3551" DrawAspect="Content" ObjectID="_1690430109" r:id="rId26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5955403C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62" w:name="c12c"/>
            <w:bookmarkEnd w:id="6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10"/>
              </w:rPr>
              <w:object w:dxaOrig="2265" w:dyaOrig="315" w14:anchorId="197D047D">
                <v:shape id="_x0000_i3552" type="#_x0000_t75" style="width:113pt;height:15.9pt" o:ole="">
                  <v:imagedata r:id="rId262" o:title=""/>
                </v:shape>
                <o:OLEObject Type="Embed" ProgID="Equation.DSMT4" ShapeID="_x0000_i3552" DrawAspect="Content" ObjectID="_1690430110" r:id="rId263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63" w:name="c12d"/>
            <w:bookmarkEnd w:id="6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10"/>
              </w:rPr>
              <w:object w:dxaOrig="2265" w:dyaOrig="315" w14:anchorId="6C21F850">
                <v:shape id="_x0000_i3553" type="#_x0000_t75" style="width:113pt;height:15.9pt" o:ole="">
                  <v:imagedata r:id="rId264" o:title=""/>
                </v:shape>
                <o:OLEObject Type="Embed" ProgID="Equation.DSMT4" ShapeID="_x0000_i3553" DrawAspect="Content" ObjectID="_1690430111" r:id="rId26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63"/>
          <w:p w14:paraId="368E2832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06A8DD4F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65EBB2C8" w14:textId="77777777" w:rsidTr="00736A70">
        <w:tc>
          <w:tcPr>
            <w:tcW w:w="5807" w:type="dxa"/>
            <w:shd w:val="clear" w:color="auto" w:fill="auto"/>
          </w:tcPr>
          <w:p w14:paraId="61A54698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64" w:name="c13q"/>
            <w:bookmarkEnd w:id="64"/>
            <w:r w:rsidRPr="00FC2C71">
              <w:rPr>
                <w:rFonts w:ascii="Chu Van An" w:hAnsi="Chu Van An" w:cs="Chu Van An"/>
                <w:b/>
                <w:color w:val="0000FF"/>
              </w:rPr>
              <w:t>13:</w:t>
            </w:r>
            <w:r w:rsidRPr="00FC2C71">
              <w:rPr>
                <w:rFonts w:ascii="Chu Van An" w:hAnsi="Chu Van An" w:cs="Chu Van An"/>
              </w:rPr>
              <w:t xml:space="preserve">Tính vi phân của hàm số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395" w:dyaOrig="405" w14:anchorId="6E400B26">
                <v:shape id="_x0000_i3554" type="#_x0000_t75" style="width:69.5pt;height:20.1pt" o:ole="">
                  <v:imagedata r:id="rId92" o:title=""/>
                </v:shape>
                <o:OLEObject Type="Embed" ProgID="Equation.DSMT4" ShapeID="_x0000_i3554" DrawAspect="Content" ObjectID="_1690430112" r:id="rId266"/>
              </w:object>
            </w:r>
            <w:r w:rsidRPr="00FC2C71">
              <w:rPr>
                <w:rFonts w:ascii="Chu Van An" w:hAnsi="Chu Van An" w:cs="Chu Van An"/>
              </w:rPr>
              <w:t xml:space="preserve"> tại điểm </w:t>
            </w:r>
            <w:r w:rsidRPr="00FC2C71">
              <w:rPr>
                <w:rFonts w:ascii="Chu Van An" w:eastAsia="Times New Roman" w:hAnsi="Chu Van An" w:cs="Chu Van An"/>
                <w:position w:val="-24"/>
              </w:rPr>
              <w:object w:dxaOrig="615" w:dyaOrig="615" w14:anchorId="29F894D6">
                <v:shape id="_x0000_i3555" type="#_x0000_t75" style="width:31pt;height:31pt" o:ole="">
                  <v:imagedata r:id="rId94" o:title=""/>
                </v:shape>
                <o:OLEObject Type="Embed" ProgID="Equation.DSMT4" ShapeID="_x0000_i3555" DrawAspect="Content" ObjectID="_1690430113" r:id="rId267"/>
              </w:object>
            </w:r>
            <w:r w:rsidRPr="00FC2C71">
              <w:rPr>
                <w:rFonts w:ascii="Chu Van An" w:hAnsi="Chu Van An" w:cs="Chu Van An"/>
              </w:rPr>
              <w:t xml:space="preserve"> ứng với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1125" w:dyaOrig="315" w14:anchorId="40729C1A">
                <v:shape id="_x0000_i3556" type="#_x0000_t75" style="width:56.1pt;height:15.9pt" o:ole="">
                  <v:imagedata r:id="rId96" o:title=""/>
                </v:shape>
                <o:OLEObject Type="Embed" ProgID="Equation.DSMT4" ShapeID="_x0000_i3556" DrawAspect="Content" ObjectID="_1690430114" r:id="rId268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1C921C53" w14:textId="77777777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65" w:name="c13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45" w:dyaOrig="315" w14:anchorId="07DB5A6E">
                <v:shape id="_x0000_i3557" type="#_x0000_t75" style="width:32.65pt;height:15.9pt" o:ole="">
                  <v:imagedata r:id="rId102" o:title=""/>
                </v:shape>
                <o:OLEObject Type="Embed" ProgID="Equation.DSMT4" ShapeID="_x0000_i3557" DrawAspect="Content" ObjectID="_1690430115" r:id="rId269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66" w:name="c13b"/>
            <w:bookmarkEnd w:id="65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45" w:dyaOrig="315" w14:anchorId="0528DE4B">
                <v:shape id="_x0000_i3558" type="#_x0000_t75" style="width:32.65pt;height:15.9pt" o:ole="">
                  <v:imagedata r:id="rId104" o:title=""/>
                </v:shape>
                <o:OLEObject Type="Embed" ProgID="Equation.DSMT4" ShapeID="_x0000_i3558" DrawAspect="Content" ObjectID="_1690430116" r:id="rId270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67" w:name="c13c"/>
            <w:bookmarkEnd w:id="66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45" w:dyaOrig="315" w14:anchorId="0BE49CCB">
                <v:shape id="_x0000_i3559" type="#_x0000_t75" style="width:32.65pt;height:15.9pt" o:ole="">
                  <v:imagedata r:id="rId98" o:title=""/>
                </v:shape>
                <o:OLEObject Type="Embed" ProgID="Equation.DSMT4" ShapeID="_x0000_i3559" DrawAspect="Content" ObjectID="_1690430117" r:id="rId271"/>
              </w:object>
            </w:r>
            <w:r w:rsidRPr="00FC2C71">
              <w:rPr>
                <w:rFonts w:ascii="Chu Van An" w:hAnsi="Chu Van An" w:cs="Chu Van An"/>
              </w:rPr>
              <w:t>.</w:t>
            </w:r>
            <w:bookmarkStart w:id="68" w:name="c13d"/>
            <w:bookmarkEnd w:id="6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10"/>
              </w:rPr>
              <w:object w:dxaOrig="645" w:dyaOrig="315" w14:anchorId="5C5FDE67">
                <v:shape id="_x0000_i3560" type="#_x0000_t75" style="width:32.65pt;height:15.9pt" o:ole="">
                  <v:imagedata r:id="rId100" o:title=""/>
                </v:shape>
                <o:OLEObject Type="Embed" ProgID="Equation.DSMT4" ShapeID="_x0000_i3560" DrawAspect="Content" ObjectID="_1690430118" r:id="rId272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68"/>
          <w:p w14:paraId="2C554D3B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5F80A94C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080CC714" w14:textId="77777777" w:rsidTr="00736A70">
        <w:tc>
          <w:tcPr>
            <w:tcW w:w="5807" w:type="dxa"/>
            <w:shd w:val="clear" w:color="auto" w:fill="auto"/>
          </w:tcPr>
          <w:p w14:paraId="1E368B42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69" w:name="c14q"/>
            <w:bookmarkEnd w:id="69"/>
            <w:r w:rsidRPr="00FC2C71">
              <w:rPr>
                <w:rFonts w:ascii="Chu Van An" w:hAnsi="Chu Van An" w:cs="Chu Van An"/>
                <w:b/>
                <w:color w:val="0000FF"/>
              </w:rPr>
              <w:t>14:</w:t>
            </w:r>
            <w:r w:rsidRPr="00FC2C71">
              <w:rPr>
                <w:rFonts w:ascii="Chu Van An" w:hAnsi="Chu Van An" w:cs="Chu Van An"/>
              </w:rPr>
              <w:t xml:space="preserve">Tính </w:t>
            </w:r>
            <w:r w:rsidRPr="00FC2C71">
              <w:rPr>
                <w:rFonts w:ascii="Chu Van An" w:eastAsia="Times New Roman" w:hAnsi="Chu Van An" w:cs="Chu Van An"/>
                <w:position w:val="-32"/>
              </w:rPr>
              <w:object w:dxaOrig="945" w:dyaOrig="750" w14:anchorId="64E3FA45">
                <v:shape id="_x0000_i3561" type="#_x0000_t75" style="width:46.9pt;height:37.65pt" o:ole="">
                  <v:imagedata r:id="rId273" o:title=""/>
                </v:shape>
                <o:OLEObject Type="Embed" ProgID="Equation.DSMT4" ShapeID="_x0000_i3561" DrawAspect="Content" ObjectID="_1690430119" r:id="rId274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2D892C55" w14:textId="77777777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70" w:name="c14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6"/>
              </w:rPr>
              <w:object w:dxaOrig="555" w:dyaOrig="255" w14:anchorId="190515A4">
                <v:shape id="_x0000_i3562" type="#_x0000_t75" style="width:27.65pt;height:12.55pt" o:ole="">
                  <v:imagedata r:id="rId275" o:title=""/>
                </v:shape>
                <o:OLEObject Type="Embed" ProgID="Equation.DSMT4" ShapeID="_x0000_i3562" DrawAspect="Content" ObjectID="_1690430120" r:id="rId276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71" w:name="c14b"/>
            <w:bookmarkEnd w:id="70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6"/>
              </w:rPr>
              <w:object w:dxaOrig="690" w:dyaOrig="255" w14:anchorId="731BEF9E">
                <v:shape id="_x0000_i3563" type="#_x0000_t75" style="width:34.35pt;height:12.55pt" o:ole="">
                  <v:imagedata r:id="rId277" o:title=""/>
                </v:shape>
                <o:OLEObject Type="Embed" ProgID="Equation.DSMT4" ShapeID="_x0000_i3563" DrawAspect="Content" ObjectID="_1690430121" r:id="rId278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72" w:name="c14c"/>
            <w:bookmarkEnd w:id="7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color w:val="000000" w:themeColor="text1"/>
                <w:position w:val="-6"/>
              </w:rPr>
              <w:object w:dxaOrig="495" w:dyaOrig="255" w14:anchorId="11C485B3">
                <v:shape id="_x0000_i3564" type="#_x0000_t75" style="width:25.1pt;height:12.55pt" o:ole="">
                  <v:imagedata r:id="rId279" o:title=""/>
                </v:shape>
                <o:OLEObject Type="Embed" ProgID="Equation.DSMT4" ShapeID="_x0000_i3564" DrawAspect="Content" ObjectID="_1690430122" r:id="rId280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73" w:name="c14d"/>
            <w:bookmarkEnd w:id="7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color w:val="0000FF"/>
                <w:position w:val="-6"/>
              </w:rPr>
              <w:object w:dxaOrig="690" w:dyaOrig="255" w14:anchorId="3B49DCE6">
                <v:shape id="_x0000_i3565" type="#_x0000_t75" style="width:34.35pt;height:12.55pt" o:ole="">
                  <v:imagedata r:id="rId281" o:title=""/>
                </v:shape>
                <o:OLEObject Type="Embed" ProgID="Equation.DSMT4" ShapeID="_x0000_i3565" DrawAspect="Content" ObjectID="_1690430123" r:id="rId282"/>
              </w:object>
            </w:r>
            <w:r w:rsidRPr="00FC2C71">
              <w:rPr>
                <w:rFonts w:ascii="Chu Van An" w:hAnsi="Chu Van An" w:cs="Chu Van An"/>
                <w:color w:val="0000FF"/>
              </w:rPr>
              <w:t>.</w:t>
            </w:r>
          </w:p>
          <w:bookmarkEnd w:id="73"/>
          <w:p w14:paraId="02768C0E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18E79A07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2FBABED5" w14:textId="77777777" w:rsidTr="00736A70">
        <w:tc>
          <w:tcPr>
            <w:tcW w:w="5807" w:type="dxa"/>
            <w:shd w:val="clear" w:color="auto" w:fill="auto"/>
          </w:tcPr>
          <w:p w14:paraId="6D3E0E26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74" w:name="c15q"/>
            <w:bookmarkEnd w:id="74"/>
            <w:r w:rsidRPr="00FC2C71">
              <w:rPr>
                <w:rFonts w:ascii="Chu Van An" w:hAnsi="Chu Van An" w:cs="Chu Van An"/>
                <w:b/>
                <w:color w:val="0000FF"/>
              </w:rPr>
              <w:t>15:</w:t>
            </w:r>
            <w:r w:rsidRPr="00FC2C71">
              <w:rPr>
                <w:rFonts w:ascii="Chu Van An" w:hAnsi="Chu Van An" w:cs="Chu Van An"/>
              </w:rPr>
              <w:t xml:space="preserve">Cho </w:t>
            </w:r>
            <w:r w:rsidRPr="00FC2C71">
              <w:rPr>
                <w:rFonts w:ascii="Chu Van An" w:eastAsia="Times New Roman" w:hAnsi="Chu Van An" w:cs="Chu Van An"/>
                <w:position w:val="-14"/>
              </w:rPr>
              <w:object w:dxaOrig="1725" w:dyaOrig="420" w14:anchorId="1BAC383A">
                <v:shape id="_x0000_i3566" type="#_x0000_t75" style="width:86.25pt;height:20.95pt" o:ole="">
                  <v:imagedata r:id="rId283" o:title=""/>
                </v:shape>
                <o:OLEObject Type="Embed" ProgID="Equation.DSMT4" ShapeID="_x0000_i3566" DrawAspect="Content" ObjectID="_1690430124" r:id="rId284"/>
              </w:object>
            </w:r>
            <w:r w:rsidRPr="00FC2C71">
              <w:rPr>
                <w:rFonts w:ascii="Chu Van An" w:hAnsi="Chu Van An" w:cs="Chu Van An"/>
              </w:rPr>
              <w:t>. Chọn kết quả đúng</w:t>
            </w:r>
          </w:p>
          <w:p w14:paraId="00B1B761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  <w:bookmarkStart w:id="75" w:name="c15a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100" w:dyaOrig="660" w14:anchorId="38F5C64A">
                <v:shape id="_x0000_i3567" type="#_x0000_t75" style="width:104.65pt;height:32.65pt" o:ole="">
                  <v:imagedata r:id="rId285" o:title=""/>
                </v:shape>
                <o:OLEObject Type="Embed" ProgID="Equation.DSMT4" ShapeID="_x0000_i3567" DrawAspect="Content" ObjectID="_1690430125" r:id="rId286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  <w:bookmarkStart w:id="76" w:name="c15b"/>
            <w:bookmarkEnd w:id="75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220" w:dyaOrig="660" w14:anchorId="47C4C7B8">
                <v:shape id="_x0000_i3568" type="#_x0000_t75" style="width:111.35pt;height:32.65pt" o:ole="">
                  <v:imagedata r:id="rId287" o:title=""/>
                </v:shape>
                <o:OLEObject Type="Embed" ProgID="Equation.DSMT4" ShapeID="_x0000_i3568" DrawAspect="Content" ObjectID="_1690430126" r:id="rId288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</w:p>
          <w:p w14:paraId="3CD4A32F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77" w:name="c15c"/>
            <w:bookmarkEnd w:id="76"/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lang w:val="fr-FR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100" w:dyaOrig="660" w14:anchorId="632EB895">
                <v:shape id="_x0000_i3569" type="#_x0000_t75" style="width:104.65pt;height:32.65pt" o:ole="">
                  <v:imagedata r:id="rId289" o:title=""/>
                </v:shape>
                <o:OLEObject Type="Embed" ProgID="Equation.DSMT4" ShapeID="_x0000_i3569" DrawAspect="Content" ObjectID="_1690430127" r:id="rId290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  <w:bookmarkStart w:id="78" w:name="c15d"/>
            <w:bookmarkEnd w:id="7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220" w:dyaOrig="660" w14:anchorId="126C04B2">
                <v:shape id="_x0000_i3570" type="#_x0000_t75" style="width:111.35pt;height:32.65pt" o:ole="">
                  <v:imagedata r:id="rId291" o:title=""/>
                </v:shape>
                <o:OLEObject Type="Embed" ProgID="Equation.DSMT4" ShapeID="_x0000_i3570" DrawAspect="Content" ObjectID="_1690430128" r:id="rId292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bookmarkEnd w:id="78"/>
          <w:p w14:paraId="44851C97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41A69BFB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174E0FE1" w14:textId="77777777" w:rsidTr="00736A70">
        <w:tc>
          <w:tcPr>
            <w:tcW w:w="5807" w:type="dxa"/>
            <w:shd w:val="clear" w:color="auto" w:fill="auto"/>
          </w:tcPr>
          <w:p w14:paraId="2A37B245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lastRenderedPageBreak/>
              <w:t xml:space="preserve">Câu </w:t>
            </w:r>
            <w:bookmarkStart w:id="79" w:name="c16q"/>
            <w:bookmarkEnd w:id="79"/>
            <w:r w:rsidRPr="00FC2C71">
              <w:rPr>
                <w:rFonts w:ascii="Chu Van An" w:hAnsi="Chu Van An" w:cs="Chu Van An"/>
                <w:b/>
                <w:color w:val="0000FF"/>
              </w:rPr>
              <w:t>16:</w:t>
            </w:r>
            <w:r w:rsidRPr="00FC2C71">
              <w:rPr>
                <w:rFonts w:ascii="Chu Van An" w:hAnsi="Chu Van An" w:cs="Chu Van An"/>
                <w:lang w:val="fr-FR"/>
              </w:rPr>
              <w:t xml:space="preserve">Vi phân của hàm số </w:t>
            </w:r>
            <w:r w:rsidRPr="00FC2C71">
              <w:rPr>
                <w:rFonts w:ascii="Chu Van An" w:eastAsia="Arial" w:hAnsi="Chu Van An" w:cs="Chu Van An"/>
                <w:position w:val="-24"/>
              </w:rPr>
              <w:object w:dxaOrig="1935" w:dyaOrig="660" w14:anchorId="54FCEEF7">
                <v:shape id="_x0000_i3571" type="#_x0000_t75" style="width:97.1pt;height:32.65pt" o:ole="">
                  <v:imagedata r:id="rId293" o:title=""/>
                </v:shape>
                <o:OLEObject Type="Embed" ProgID="Equation.DSMT4" ShapeID="_x0000_i3571" DrawAspect="Content" ObjectID="_1690430129" r:id="rId294"/>
              </w:object>
            </w:r>
            <w:r w:rsidRPr="00FC2C71">
              <w:rPr>
                <w:rFonts w:ascii="Chu Van An" w:hAnsi="Chu Van An" w:cs="Chu Van An"/>
                <w:position w:val="-10"/>
                <w:lang w:val="fr-FR"/>
              </w:rPr>
              <w:t xml:space="preserve"> </w:t>
            </w:r>
            <w:r w:rsidRPr="00FC2C71">
              <w:rPr>
                <w:rFonts w:ascii="Chu Van An" w:hAnsi="Chu Van An" w:cs="Chu Van An"/>
                <w:lang w:val="fr-FR"/>
              </w:rPr>
              <w:t>là</w:t>
            </w:r>
          </w:p>
          <w:p w14:paraId="35BEC015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</w:pPr>
            <w:bookmarkStart w:id="80" w:name="c16a"/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 xml:space="preserve"> </w:t>
            </w:r>
            <w:r w:rsidRPr="00FC2C71">
              <w:rPr>
                <w:rFonts w:ascii="Chu Van An" w:eastAsia="Arial" w:hAnsi="Chu Van An" w:cs="Chu Van An"/>
                <w:position w:val="-16"/>
              </w:rPr>
              <w:object w:dxaOrig="1875" w:dyaOrig="435" w14:anchorId="06684C75">
                <v:shape id="_x0000_i3572" type="#_x0000_t75" style="width:93.75pt;height:21.75pt" o:ole="">
                  <v:imagedata r:id="rId295" o:title=""/>
                </v:shape>
                <o:OLEObject Type="Embed" ProgID="Equation.DSMT4" ShapeID="_x0000_i3572" DrawAspect="Content" ObjectID="_1690430130" r:id="rId296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  <w:bookmarkStart w:id="81" w:name="c16b"/>
            <w:bookmarkEnd w:id="80"/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ab/>
              <w:t xml:space="preserve">B.  </w:t>
            </w:r>
            <w:r w:rsidRPr="00FC2C71">
              <w:rPr>
                <w:rFonts w:ascii="Chu Van An" w:eastAsia="Arial" w:hAnsi="Chu Van An" w:cs="Chu Van An"/>
                <w:position w:val="-10"/>
              </w:rPr>
              <w:object w:dxaOrig="1440" w:dyaOrig="360" w14:anchorId="6A49C5FF">
                <v:shape id="_x0000_i3573" type="#_x0000_t75" style="width:1in;height:18.4pt" o:ole="">
                  <v:imagedata r:id="rId297" o:title=""/>
                </v:shape>
                <o:OLEObject Type="Embed" ProgID="Equation.DSMT4" ShapeID="_x0000_i3573" DrawAspect="Content" ObjectID="_1690430131" r:id="rId298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</w:p>
          <w:p w14:paraId="71DBB640" w14:textId="77777777" w:rsidR="00736A70" w:rsidRPr="00FC2C71" w:rsidRDefault="00736A70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</w:pPr>
            <w:bookmarkStart w:id="82" w:name="c16c"/>
            <w:bookmarkEnd w:id="81"/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ab/>
              <w:t>C.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 xml:space="preserve"> </w:t>
            </w:r>
            <w:r w:rsidRPr="00FC2C71">
              <w:rPr>
                <w:rFonts w:ascii="Chu Van An" w:eastAsia="Arial" w:hAnsi="Chu Van An" w:cs="Chu Van An"/>
                <w:position w:val="-32"/>
              </w:rPr>
              <w:object w:dxaOrig="2100" w:dyaOrig="765" w14:anchorId="2B3DA8E5">
                <v:shape id="_x0000_i3574" type="#_x0000_t75" style="width:104.65pt;height:38.5pt" o:ole="">
                  <v:imagedata r:id="rId299" o:title=""/>
                </v:shape>
                <o:OLEObject Type="Embed" ProgID="Equation.DSMT4" ShapeID="_x0000_i3574" DrawAspect="Content" ObjectID="_1690430132" r:id="rId300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  <w:bookmarkStart w:id="83" w:name="c16d"/>
            <w:bookmarkEnd w:id="82"/>
            <w:r w:rsidRPr="00FC2C71">
              <w:rPr>
                <w:rFonts w:ascii="Chu Van An" w:eastAsia="Times New Roman" w:hAnsi="Chu Van An" w:cs="Chu Van An"/>
                <w:b/>
                <w:color w:val="0000FF"/>
                <w:lang w:val="fr-FR"/>
              </w:rPr>
              <w:tab/>
              <w:t xml:space="preserve">D.  </w:t>
            </w:r>
            <w:r w:rsidRPr="00FC2C71">
              <w:rPr>
                <w:rFonts w:ascii="Chu Van An" w:eastAsia="Arial" w:hAnsi="Chu Van An" w:cs="Chu Van An"/>
                <w:position w:val="-16"/>
              </w:rPr>
              <w:object w:dxaOrig="1875" w:dyaOrig="435" w14:anchorId="77852A30">
                <v:shape id="_x0000_i3575" type="#_x0000_t75" style="width:93.75pt;height:21.75pt" o:ole="">
                  <v:imagedata r:id="rId301" o:title=""/>
                </v:shape>
                <o:OLEObject Type="Embed" ProgID="Equation.DSMT4" ShapeID="_x0000_i3575" DrawAspect="Content" ObjectID="_1690430133" r:id="rId302"/>
              </w:object>
            </w:r>
            <w:r w:rsidRPr="00FC2C71">
              <w:rPr>
                <w:rFonts w:ascii="Chu Van An" w:hAnsi="Chu Van An" w:cs="Chu Van An"/>
                <w:lang w:val="fr-FR"/>
              </w:rPr>
              <w:t>.</w:t>
            </w:r>
          </w:p>
          <w:bookmarkEnd w:id="83"/>
          <w:p w14:paraId="14EBA02D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2E6C999E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4AFCEA9C" w14:textId="77777777" w:rsidTr="00736A70">
        <w:tc>
          <w:tcPr>
            <w:tcW w:w="5807" w:type="dxa"/>
            <w:shd w:val="clear" w:color="auto" w:fill="auto"/>
          </w:tcPr>
          <w:p w14:paraId="28C3D72C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84" w:name="c17q"/>
            <w:bookmarkEnd w:id="84"/>
            <w:r w:rsidRPr="00FC2C71">
              <w:rPr>
                <w:rFonts w:ascii="Chu Van An" w:hAnsi="Chu Van An" w:cs="Chu Van An"/>
                <w:b/>
                <w:color w:val="0000FF"/>
              </w:rPr>
              <w:t>17:</w:t>
            </w:r>
            <w:r w:rsidRPr="00FC2C71">
              <w:rPr>
                <w:rFonts w:ascii="Chu Van An" w:hAnsi="Chu Van An" w:cs="Chu Van An"/>
              </w:rPr>
              <w:t xml:space="preserve">Cho hàm số </w:t>
            </w:r>
            <w:r w:rsidRPr="00FC2C71">
              <w:rPr>
                <w:rFonts w:ascii="Chu Van An" w:eastAsia="Times New Roman" w:hAnsi="Chu Van An" w:cs="Chu Van An"/>
                <w:position w:val="-24"/>
              </w:rPr>
              <w:object w:dxaOrig="1335" w:dyaOrig="660" w14:anchorId="4AB05AD7">
                <v:shape id="_x0000_i3576" type="#_x0000_t75" style="width:67pt;height:32.65pt" o:ole="">
                  <v:imagedata r:id="rId303" o:title=""/>
                </v:shape>
                <o:OLEObject Type="Embed" ProgID="Equation.DSMT4" ShapeID="_x0000_i3576" DrawAspect="Content" ObjectID="_1690430134" r:id="rId304"/>
              </w:object>
            </w:r>
            <w:r w:rsidRPr="00FC2C71">
              <w:rPr>
                <w:rFonts w:ascii="Chu Van An" w:hAnsi="Chu Van An" w:cs="Chu Van An"/>
              </w:rPr>
              <w:t>. Vi phân của hàm số là</w:t>
            </w:r>
          </w:p>
          <w:p w14:paraId="7C2281CE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85" w:name="c17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2010" w:dyaOrig="780" w14:anchorId="6A99B70E">
                <v:shape id="_x0000_i3577" type="#_x0000_t75" style="width:100.45pt;height:39.35pt" o:ole="">
                  <v:imagedata r:id="rId305" o:title=""/>
                </v:shape>
                <o:OLEObject Type="Embed" ProgID="Equation.DSMT4" ShapeID="_x0000_i3577" DrawAspect="Content" ObjectID="_1690430135" r:id="rId306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86" w:name="c17b"/>
            <w:bookmarkEnd w:id="85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545" w:dyaOrig="735" w14:anchorId="261082D5">
                <v:shape id="_x0000_i3578" type="#_x0000_t75" style="width:77pt;height:36.85pt" o:ole="">
                  <v:imagedata r:id="rId307" o:title=""/>
                </v:shape>
                <o:OLEObject Type="Embed" ProgID="Equation.DSMT4" ShapeID="_x0000_i3578" DrawAspect="Content" ObjectID="_1690430136" r:id="rId308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52DABF56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87" w:name="c17c"/>
            <w:bookmarkEnd w:id="86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710" w:dyaOrig="735" w14:anchorId="6277EAB0">
                <v:shape id="_x0000_i3579" type="#_x0000_t75" style="width:85.4pt;height:36.85pt" o:ole="">
                  <v:imagedata r:id="rId309" o:title=""/>
                </v:shape>
                <o:OLEObject Type="Embed" ProgID="Equation.DSMT4" ShapeID="_x0000_i3579" DrawAspect="Content" ObjectID="_1690430137" r:id="rId310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88" w:name="c17d"/>
            <w:bookmarkEnd w:id="87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860" w:dyaOrig="780" w14:anchorId="2D733C74">
                <v:shape id="_x0000_i3580" type="#_x0000_t75" style="width:92.95pt;height:39.35pt" o:ole="">
                  <v:imagedata r:id="rId311" o:title=""/>
                </v:shape>
                <o:OLEObject Type="Embed" ProgID="Equation.DSMT4" ShapeID="_x0000_i3580" DrawAspect="Content" ObjectID="_1690430138" r:id="rId312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88"/>
          <w:p w14:paraId="2CEB17B1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51F8A5C9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1AA42047" w14:textId="77777777" w:rsidTr="00736A70">
        <w:tc>
          <w:tcPr>
            <w:tcW w:w="5807" w:type="dxa"/>
            <w:shd w:val="clear" w:color="auto" w:fill="auto"/>
          </w:tcPr>
          <w:p w14:paraId="63C12D4C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89" w:name="c18q"/>
            <w:bookmarkEnd w:id="89"/>
            <w:r w:rsidRPr="00FC2C71">
              <w:rPr>
                <w:rFonts w:ascii="Chu Van An" w:hAnsi="Chu Van An" w:cs="Chu Van An"/>
                <w:b/>
                <w:color w:val="0000FF"/>
              </w:rPr>
              <w:t>18:</w:t>
            </w:r>
            <w:r w:rsidRPr="00FC2C71">
              <w:rPr>
                <w:rFonts w:ascii="Chu Van An" w:hAnsi="Chu Van An" w:cs="Chu Van An"/>
              </w:rPr>
              <w:t xml:space="preserve">Hàm số </w:t>
            </w:r>
            <w:r w:rsidRPr="00FC2C71">
              <w:rPr>
                <w:rFonts w:ascii="Chu Van An" w:hAnsi="Chu Van An" w:cs="Chu Van An"/>
                <w:noProof/>
                <w:position w:val="-24"/>
              </w:rPr>
              <w:drawing>
                <wp:inline distT="0" distB="0" distL="0" distR="0" wp14:anchorId="369E75E8" wp14:editId="781E08B7">
                  <wp:extent cx="636270" cy="397510"/>
                  <wp:effectExtent l="0" t="0" r="0" b="2540"/>
                  <wp:docPr id="229" name="Picture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2C71">
              <w:rPr>
                <w:rFonts w:ascii="Chu Van An" w:hAnsi="Chu Van An" w:cs="Chu Van An"/>
              </w:rPr>
              <w:t>có vi phân là</w:t>
            </w:r>
          </w:p>
          <w:p w14:paraId="04F3B985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90" w:name="c18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42"/>
              </w:rPr>
              <w:object w:dxaOrig="1635" w:dyaOrig="840" w14:anchorId="38E2F1CD">
                <v:shape id="_x0000_i3581" type="#_x0000_t75" style="width:82.05pt;height:41.85pt" o:ole="">
                  <v:imagedata r:id="rId314" o:title=""/>
                </v:shape>
                <o:OLEObject Type="Embed" ProgID="Equation.DSMT4" ShapeID="_x0000_i3581" DrawAspect="Content" ObjectID="_1690430139" r:id="rId31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91" w:name="c18b"/>
            <w:bookmarkEnd w:id="90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545" w:dyaOrig="735" w14:anchorId="75632022">
                <v:shape id="_x0000_i3582" type="#_x0000_t75" style="width:77pt;height:36.85pt" o:ole="">
                  <v:imagedata r:id="rId316" o:title=""/>
                </v:shape>
                <o:OLEObject Type="Embed" ProgID="Equation.DSMT4" ShapeID="_x0000_i3582" DrawAspect="Content" ObjectID="_1690430140" r:id="rId317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1520CEED" w14:textId="77777777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bookmarkStart w:id="92" w:name="c18c"/>
            <w:bookmarkEnd w:id="9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36"/>
              </w:rPr>
              <w:object w:dxaOrig="1545" w:dyaOrig="780" w14:anchorId="76D4B04F">
                <v:shape id="_x0000_i3583" type="#_x0000_t75" style="width:77pt;height:39.35pt" o:ole="">
                  <v:imagedata r:id="rId318" o:title=""/>
                </v:shape>
                <o:OLEObject Type="Embed" ProgID="Equation.DSMT4" ShapeID="_x0000_i3583" DrawAspect="Content" ObjectID="_1690430141" r:id="rId31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93" w:name="c18d"/>
            <w:bookmarkEnd w:id="92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42"/>
              </w:rPr>
              <w:object w:dxaOrig="1635" w:dyaOrig="795" w14:anchorId="587CBF8F">
                <v:shape id="_x0000_i3584" type="#_x0000_t75" style="width:82.05pt;height:39.35pt" o:ole="">
                  <v:imagedata r:id="rId320" o:title=""/>
                </v:shape>
                <o:OLEObject Type="Embed" ProgID="Equation.DSMT4" ShapeID="_x0000_i3584" DrawAspect="Content" ObjectID="_1690430142" r:id="rId32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93"/>
          <w:p w14:paraId="26AF2900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28C4A2BE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3065E152" w14:textId="77777777" w:rsidTr="00736A70">
        <w:tc>
          <w:tcPr>
            <w:tcW w:w="5807" w:type="dxa"/>
            <w:shd w:val="clear" w:color="auto" w:fill="auto"/>
          </w:tcPr>
          <w:p w14:paraId="257701B0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94" w:name="c19q"/>
            <w:bookmarkEnd w:id="94"/>
            <w:r w:rsidRPr="00FC2C71">
              <w:rPr>
                <w:rFonts w:ascii="Chu Van An" w:hAnsi="Chu Van An" w:cs="Chu Van An"/>
                <w:b/>
                <w:color w:val="0000FF"/>
              </w:rPr>
              <w:t>19:</w:t>
            </w:r>
            <w:r w:rsidRPr="00FC2C71">
              <w:rPr>
                <w:rFonts w:ascii="Chu Van An" w:hAnsi="Chu Van An" w:cs="Chu Van An"/>
                <w:lang w:val="vi-VN"/>
              </w:rPr>
              <w:t xml:space="preserve">Tính </w:t>
            </w:r>
            <w:r w:rsidRPr="00FC2C71">
              <w:rPr>
                <w:rFonts w:ascii="Chu Van An" w:eastAsia="Times New Roman" w:hAnsi="Chu Van An" w:cs="Chu Van An"/>
                <w:position w:val="-28"/>
                <w:lang w:val="vi-VN"/>
              </w:rPr>
              <w:object w:dxaOrig="885" w:dyaOrig="705" w14:anchorId="44CDAA57">
                <v:shape id="_x0000_i3585" type="#_x0000_t75" style="width:44.35pt;height:35.15pt" o:ole="">
                  <v:imagedata r:id="rId322" o:title=""/>
                </v:shape>
                <o:OLEObject Type="Embed" ProgID="Equation.DSMT4" ShapeID="_x0000_i3585" DrawAspect="Content" ObjectID="_1690430143" r:id="rId323"/>
              </w:object>
            </w:r>
            <w:r w:rsidRPr="00FC2C71">
              <w:rPr>
                <w:rFonts w:ascii="Chu Van An" w:hAnsi="Chu Van An" w:cs="Chu Van An"/>
              </w:rPr>
              <w:t>.</w:t>
            </w:r>
          </w:p>
          <w:p w14:paraId="5B3FFA3E" w14:textId="77777777" w:rsidR="00736A70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lang w:val="vi-VN"/>
              </w:rPr>
            </w:pPr>
            <w:bookmarkStart w:id="95" w:name="c19a"/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ab/>
              <w:t>A.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 xml:space="preserve">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position w:val="-6"/>
                <w:lang w:val="vi-VN"/>
              </w:rPr>
              <w:object w:dxaOrig="720" w:dyaOrig="240" w14:anchorId="210C99D5">
                <v:shape id="_x0000_i3586" type="#_x0000_t75" style="width:36pt;height:11.7pt" o:ole="">
                  <v:imagedata r:id="rId324" o:title=""/>
                </v:shape>
                <o:OLEObject Type="Embed" ProgID="Equation.DSMT4" ShapeID="_x0000_i3586" DrawAspect="Content" ObjectID="_1690430144" r:id="rId325"/>
              </w:object>
            </w:r>
            <w:r w:rsidRPr="00FC2C71">
              <w:rPr>
                <w:rFonts w:ascii="Chu Van An" w:hAnsi="Chu Van An" w:cs="Chu Van An"/>
                <w:b/>
                <w:color w:val="0000FF"/>
              </w:rPr>
              <w:t>.</w:t>
            </w:r>
            <w:bookmarkStart w:id="96" w:name="c19b"/>
            <w:bookmarkEnd w:id="95"/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ab/>
              <w:t xml:space="preserve">B. 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position w:val="-6"/>
                <w:lang w:val="vi-VN"/>
              </w:rPr>
              <w:object w:dxaOrig="720" w:dyaOrig="240" w14:anchorId="7B764C21">
                <v:shape id="_x0000_i3587" type="#_x0000_t75" style="width:36pt;height:11.7pt" o:ole="">
                  <v:imagedata r:id="rId326" o:title=""/>
                </v:shape>
                <o:OLEObject Type="Embed" ProgID="Equation.DSMT4" ShapeID="_x0000_i3587" DrawAspect="Content" ObjectID="_1690430145" r:id="rId327"/>
              </w:object>
            </w:r>
            <w:r w:rsidRPr="00FC2C71">
              <w:rPr>
                <w:rFonts w:ascii="Chu Van An" w:hAnsi="Chu Van An" w:cs="Chu Van An"/>
                <w:b/>
                <w:color w:val="0000FF"/>
              </w:rPr>
              <w:t>.</w:t>
            </w:r>
            <w:bookmarkStart w:id="97" w:name="c19c"/>
            <w:bookmarkEnd w:id="96"/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ab/>
            </w:r>
          </w:p>
          <w:p w14:paraId="618871C3" w14:textId="407007F9" w:rsidR="00736A70" w:rsidRPr="00FC2C71" w:rsidRDefault="00736A70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lang w:val="vi-VN"/>
              </w:rPr>
            </w:pPr>
            <w:r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 xml:space="preserve">C. 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position w:val="-6"/>
                <w:lang w:val="vi-VN"/>
              </w:rPr>
              <w:object w:dxaOrig="540" w:dyaOrig="240" w14:anchorId="04538055">
                <v:shape id="_x0000_i3588" type="#_x0000_t75" style="width:26.8pt;height:11.7pt" o:ole="">
                  <v:imagedata r:id="rId328" o:title=""/>
                </v:shape>
                <o:OLEObject Type="Embed" ProgID="Equation.DSMT4" ShapeID="_x0000_i3588" DrawAspect="Content" ObjectID="_1690430146" r:id="rId329"/>
              </w:object>
            </w:r>
            <w:r w:rsidRPr="00FC2C71">
              <w:rPr>
                <w:rFonts w:ascii="Chu Van An" w:hAnsi="Chu Van An" w:cs="Chu Van An"/>
                <w:color w:val="000000"/>
                <w:lang w:val="vi-VN"/>
              </w:rPr>
              <w:t>.</w:t>
            </w:r>
            <w:bookmarkStart w:id="98" w:name="c19d"/>
            <w:bookmarkEnd w:id="97"/>
            <w:r w:rsidRPr="00FC2C71">
              <w:rPr>
                <w:rFonts w:ascii="Chu Van An" w:hAnsi="Chu Van An" w:cs="Chu Van An"/>
                <w:b/>
                <w:color w:val="0000FF"/>
                <w:lang w:val="vi-VN"/>
              </w:rPr>
              <w:tab/>
              <w:t xml:space="preserve">D.  </w:t>
            </w:r>
            <w:r w:rsidRPr="00FC2C71">
              <w:rPr>
                <w:rFonts w:ascii="Chu Van An" w:eastAsia="Times New Roman" w:hAnsi="Chu Van An" w:cs="Chu Van An"/>
                <w:b/>
                <w:color w:val="0000FF"/>
                <w:position w:val="-6"/>
                <w:lang w:val="vi-VN"/>
              </w:rPr>
              <w:object w:dxaOrig="540" w:dyaOrig="240" w14:anchorId="126EF78D">
                <v:shape id="_x0000_i3589" type="#_x0000_t75" style="width:26.8pt;height:11.7pt" o:ole="">
                  <v:imagedata r:id="rId330" o:title=""/>
                </v:shape>
                <o:OLEObject Type="Embed" ProgID="Equation.DSMT4" ShapeID="_x0000_i3589" DrawAspect="Content" ObjectID="_1690430147" r:id="rId331"/>
              </w:object>
            </w:r>
            <w:r w:rsidRPr="00FC2C71">
              <w:rPr>
                <w:rFonts w:ascii="Chu Van An" w:hAnsi="Chu Van An" w:cs="Chu Van An"/>
                <w:b/>
                <w:color w:val="0000FF"/>
              </w:rPr>
              <w:t>.</w:t>
            </w:r>
          </w:p>
          <w:bookmarkEnd w:id="98"/>
          <w:p w14:paraId="4A8121DA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56FC8422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  <w:tr w:rsidR="00736A70" w:rsidRPr="00FC2C71" w14:paraId="13FE8912" w14:textId="77777777" w:rsidTr="00736A70">
        <w:tc>
          <w:tcPr>
            <w:tcW w:w="5807" w:type="dxa"/>
            <w:shd w:val="clear" w:color="auto" w:fill="auto"/>
          </w:tcPr>
          <w:p w14:paraId="4F81DFE1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Câu </w:t>
            </w:r>
            <w:bookmarkStart w:id="99" w:name="c20q"/>
            <w:bookmarkEnd w:id="99"/>
            <w:r w:rsidRPr="00FC2C71">
              <w:rPr>
                <w:rFonts w:ascii="Chu Van An" w:hAnsi="Chu Van An" w:cs="Chu Van An"/>
                <w:b/>
                <w:color w:val="0000FF"/>
              </w:rPr>
              <w:t>20:</w:t>
            </w:r>
            <w:r w:rsidRPr="00FC2C71">
              <w:rPr>
                <w:rFonts w:ascii="Chu Van An" w:hAnsi="Chu Van An" w:cs="Chu Van An"/>
              </w:rPr>
              <w:t xml:space="preserve">Vi phân của hàm số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1140" w:dyaOrig="720" w14:anchorId="461B9851">
                <v:shape id="_x0000_i3590" type="#_x0000_t75" style="width:56.95pt;height:36pt" o:ole="">
                  <v:imagedata r:id="rId332" o:title=""/>
                </v:shape>
                <o:OLEObject Type="Embed" ProgID="Equation.DSMT4" ShapeID="_x0000_i3590" DrawAspect="Content" ObjectID="_1690430148" r:id="rId333"/>
              </w:object>
            </w:r>
            <w:r w:rsidRPr="00FC2C71">
              <w:rPr>
                <w:rFonts w:ascii="Chu Van An" w:hAnsi="Chu Van An" w:cs="Chu Van An"/>
              </w:rPr>
              <w:t>là</w:t>
            </w:r>
          </w:p>
          <w:p w14:paraId="68D88934" w14:textId="77777777" w:rsidR="00736A70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color w:val="000000"/>
              </w:rPr>
            </w:pPr>
            <w:bookmarkStart w:id="100" w:name="c20a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A.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190" w:dyaOrig="720" w14:anchorId="2BAF28D4">
                <v:shape id="_x0000_i3591" type="#_x0000_t75" style="width:109.65pt;height:36pt" o:ole="">
                  <v:imagedata r:id="rId334" o:title=""/>
                </v:shape>
                <o:OLEObject Type="Embed" ProgID="Equation.DSMT4" ShapeID="_x0000_i3591" DrawAspect="Content" ObjectID="_1690430149" r:id="rId335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101" w:name="c20b"/>
            <w:bookmarkEnd w:id="100"/>
          </w:p>
          <w:p w14:paraId="44769374" w14:textId="56148F6B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r>
              <w:rPr>
                <w:rFonts w:ascii="Chu Van An" w:hAnsi="Chu Van An" w:cs="Chu Van An"/>
                <w:color w:val="000000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B.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190" w:dyaOrig="810" w14:anchorId="79BE18D7">
                <v:shape id="_x0000_i3592" type="#_x0000_t75" style="width:109.65pt;height:40.2pt" o:ole="">
                  <v:imagedata r:id="rId336" o:title=""/>
                </v:shape>
                <o:OLEObject Type="Embed" ProgID="Equation.DSMT4" ShapeID="_x0000_i3592" DrawAspect="Content" ObjectID="_1690430150" r:id="rId337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p w14:paraId="7F956BBC" w14:textId="77777777" w:rsidR="00736A70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color w:val="000000"/>
              </w:rPr>
            </w:pPr>
            <w:bookmarkStart w:id="102" w:name="c20c"/>
            <w:bookmarkEnd w:id="101"/>
            <w:r w:rsidRPr="00FC2C71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430" w:dyaOrig="810" w14:anchorId="0CCBE96B">
                <v:shape id="_x0000_i3593" type="#_x0000_t75" style="width:121.4pt;height:40.2pt" o:ole="">
                  <v:imagedata r:id="rId338" o:title=""/>
                </v:shape>
                <o:OLEObject Type="Embed" ProgID="Equation.DSMT4" ShapeID="_x0000_i3593" DrawAspect="Content" ObjectID="_1690430151" r:id="rId339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  <w:bookmarkStart w:id="103" w:name="s2"/>
            <w:bookmarkStart w:id="104" w:name="c20d"/>
            <w:bookmarkEnd w:id="102"/>
            <w:bookmarkEnd w:id="103"/>
          </w:p>
          <w:p w14:paraId="1403A561" w14:textId="6DCEDB8D" w:rsidR="00736A70" w:rsidRPr="00FC2C71" w:rsidRDefault="00736A70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  <w:r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FC2C71">
              <w:rPr>
                <w:rFonts w:ascii="Chu Van An" w:hAnsi="Chu Van An" w:cs="Chu Van An"/>
                <w:b/>
                <w:color w:val="0000FF"/>
              </w:rPr>
              <w:t xml:space="preserve">D.  </w:t>
            </w:r>
            <w:r w:rsidRPr="00FC2C71">
              <w:rPr>
                <w:rFonts w:ascii="Chu Van An" w:eastAsia="Times New Roman" w:hAnsi="Chu Van An" w:cs="Chu Van An"/>
                <w:position w:val="-28"/>
              </w:rPr>
              <w:object w:dxaOrig="2580" w:dyaOrig="810" w14:anchorId="05C66459">
                <v:shape id="_x0000_i3594" type="#_x0000_t75" style="width:128.95pt;height:40.2pt" o:ole="">
                  <v:imagedata r:id="rId340" o:title=""/>
                </v:shape>
                <o:OLEObject Type="Embed" ProgID="Equation.DSMT4" ShapeID="_x0000_i3594" DrawAspect="Content" ObjectID="_1690430152" r:id="rId341"/>
              </w:object>
            </w:r>
            <w:r w:rsidRPr="00FC2C71">
              <w:rPr>
                <w:rFonts w:ascii="Chu Van An" w:hAnsi="Chu Van An" w:cs="Chu Van An"/>
                <w:color w:val="000000"/>
              </w:rPr>
              <w:t>.</w:t>
            </w:r>
          </w:p>
          <w:bookmarkEnd w:id="104"/>
          <w:p w14:paraId="6AEC44B7" w14:textId="77777777" w:rsidR="00736A70" w:rsidRPr="00FC2C71" w:rsidRDefault="00736A70" w:rsidP="00201078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  <w:tc>
          <w:tcPr>
            <w:tcW w:w="5103" w:type="dxa"/>
            <w:shd w:val="clear" w:color="auto" w:fill="auto"/>
          </w:tcPr>
          <w:p w14:paraId="05150F74" w14:textId="77777777" w:rsidR="00736A70" w:rsidRPr="00FC2C71" w:rsidRDefault="00736A70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</w:tc>
      </w:tr>
    </w:tbl>
    <w:p w14:paraId="559F86CB" w14:textId="77777777" w:rsidR="00736A70" w:rsidRPr="007B070F" w:rsidRDefault="00736A70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18ACBB52" w14:textId="77777777" w:rsidR="003B77C9" w:rsidRPr="007B070F" w:rsidRDefault="003B77C9" w:rsidP="007B070F">
      <w:pPr>
        <w:spacing w:line="240" w:lineRule="auto"/>
        <w:ind w:left="426"/>
        <w:rPr>
          <w:rFonts w:ascii="Chu Van An" w:hAnsi="Chu Van An" w:cs="Chu Van An"/>
          <w:b/>
          <w:bCs/>
          <w:color w:val="0000CC"/>
          <w:sz w:val="24"/>
          <w:szCs w:val="24"/>
        </w:rPr>
      </w:pPr>
      <w:bookmarkStart w:id="105" w:name="c21q"/>
      <w:bookmarkStart w:id="106" w:name="_Hlk74591292"/>
      <w:bookmarkEnd w:id="105"/>
      <w:r w:rsidRPr="007B070F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47968327" wp14:editId="2D6C5D6E">
                <wp:extent cx="6547104" cy="1552574"/>
                <wp:effectExtent l="0" t="19050" r="25400" b="10160"/>
                <wp:docPr id="75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7104" cy="1552574"/>
                          <a:chOff x="0" y="0"/>
                          <a:chExt cx="6547104" cy="1271741"/>
                        </a:xfrm>
                      </wpg:grpSpPr>
                      <wps:wsp>
                        <wps:cNvPr id="76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0" y="251051"/>
                            <a:ext cx="6547104" cy="1020690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196A1E" w14:textId="77777777" w:rsidR="00684894" w:rsidRDefault="00684894" w:rsidP="00601BC3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461C349F" w14:textId="35449B33" w:rsidR="00684894" w:rsidRPr="00C32397" w:rsidRDefault="00684894" w:rsidP="00C32397">
                              <w:pPr>
                                <w:pStyle w:val="ListParagraph"/>
                                <w:numPr>
                                  <w:ilvl w:val="0"/>
                                  <w:numId w:val="47"/>
                                </w:numPr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C32397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 </w:t>
                              </w:r>
                            </w:p>
                            <w:p w14:paraId="5F6361B8" w14:textId="305462E8" w:rsidR="00684894" w:rsidRPr="00601BC3" w:rsidRDefault="00684894" w:rsidP="00C32397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</w:pP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Để tính gần đúng giá trị của hàm số </w:t>
                              </w:r>
                              <w:r w:rsidRPr="00B51A57">
                                <w:rPr>
                                  <w:rFonts w:eastAsiaTheme="minorHAnsi"/>
                                  <w:position w:val="-14"/>
                                </w:rPr>
                                <w:object w:dxaOrig="580" w:dyaOrig="400" w14:anchorId="1872B8C7">
                                  <v:shape id="_x0000_i1251" type="#_x0000_t75" style="width:28.45pt;height:20.1pt" o:ole="">
                                    <v:imagedata r:id="rId342" o:title=""/>
                                  </v:shape>
                                  <o:OLEObject Type="Embed" ProgID="Equation.DSMT4" ShapeID="_x0000_i1251" DrawAspect="Content" ObjectID="_1690430168" r:id="rId343"/>
                                </w:object>
                              </w: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 tại điểm </w:t>
                              </w:r>
                              <w:r w:rsidRPr="000F2214">
                                <w:rPr>
                                  <w:rFonts w:ascii="Times New Roman" w:eastAsiaTheme="minorHAnsi" w:hAnsi="Times New Roman"/>
                                  <w:position w:val="-12"/>
                                </w:rPr>
                                <w:object w:dxaOrig="1280" w:dyaOrig="360" w14:anchorId="04277B85">
                                  <v:shape id="_x0000_i1253" type="#_x0000_t75" style="width:63.65pt;height:18.4pt" o:ole="">
                                    <v:imagedata r:id="rId344" o:title=""/>
                                  </v:shape>
                                  <o:OLEObject Type="Embed" ProgID="Equation.DSMT4" ShapeID="_x0000_i1253" DrawAspect="Content" ObjectID="_1690430169" r:id="rId345"/>
                                </w:object>
                              </w: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cho trước, ta áp dụng công thức </w:t>
                              </w:r>
                              <w:r w:rsidRPr="000F2214">
                                <w:rPr>
                                  <w:rFonts w:ascii="Times New Roman" w:eastAsiaTheme="minorHAnsi" w:hAnsi="Times New Roman"/>
                                  <w:position w:val="-14"/>
                                </w:rPr>
                                <w:object w:dxaOrig="3340" w:dyaOrig="400" w14:anchorId="79BA4CE5">
                                  <v:shape id="_x0000_i1255" type="#_x0000_t75" style="width:167.45pt;height:20.1pt" o:ole="">
                                    <v:imagedata r:id="rId346" o:title=""/>
                                  </v:shape>
                                  <o:OLEObject Type="Embed" ProgID="Equation.DSMT4" ShapeID="_x0000_i1255" DrawAspect="Content" ObjectID="_1690430170" r:id="rId347"/>
                                </w:object>
                              </w:r>
                            </w:p>
                            <w:p w14:paraId="02A8BF1E" w14:textId="77777777" w:rsidR="00684894" w:rsidRPr="00D02D55" w:rsidRDefault="00684894" w:rsidP="003B77C9">
                              <w:pPr>
                                <w:spacing w:line="240" w:lineRule="auto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77" name="Group 77"/>
                        <wpg:cNvGrpSpPr/>
                        <wpg:grpSpPr>
                          <a:xfrm>
                            <a:off x="150812" y="0"/>
                            <a:ext cx="6247281" cy="571533"/>
                            <a:chOff x="150812" y="0"/>
                            <a:chExt cx="6247653" cy="571533"/>
                          </a:xfrm>
                        </wpg:grpSpPr>
                        <wpg:grpSp>
                          <wpg:cNvPr id="78" name="Group 78"/>
                          <wpg:cNvGrpSpPr/>
                          <wpg:grpSpPr>
                            <a:xfrm>
                              <a:off x="150812" y="0"/>
                              <a:ext cx="6247653" cy="485775"/>
                              <a:chOff x="150812" y="0"/>
                              <a:chExt cx="6247653" cy="485775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184099" y="0"/>
                                <a:ext cx="6214366" cy="485775"/>
                                <a:chOff x="184099" y="0"/>
                                <a:chExt cx="6214366" cy="485775"/>
                              </a:xfrm>
                            </wpg:grpSpPr>
                            <wps:wsp>
                              <wps:cNvPr id="80" name="Rectangle: Single Corner Snipped 80"/>
                              <wps:cNvSpPr/>
                              <wps:spPr>
                                <a:xfrm>
                                  <a:off x="184099" y="38081"/>
                                  <a:ext cx="6214366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81" name="Group 81"/>
                              <wpg:cNvGrpSpPr/>
                              <wpg:grpSpPr>
                                <a:xfrm>
                                  <a:off x="1502180" y="0"/>
                                  <a:ext cx="4689361" cy="485775"/>
                                  <a:chOff x="1502180" y="0"/>
                                  <a:chExt cx="4689361" cy="485775"/>
                                </a:xfrm>
                              </wpg:grpSpPr>
                              <wpg:grpSp>
                                <wpg:cNvPr id="82" name="Group 82"/>
                                <wpg:cNvGrpSpPr/>
                                <wpg:grpSpPr>
                                  <a:xfrm>
                                    <a:off x="1611714" y="104387"/>
                                    <a:ext cx="4579827" cy="369570"/>
                                    <a:chOff x="1611714" y="104387"/>
                                    <a:chExt cx="4579827" cy="369570"/>
                                  </a:xfrm>
                                </wpg:grpSpPr>
                                <wps:wsp>
                                  <wps:cNvPr id="83" name="Arrow: Chevron 83"/>
                                  <wps:cNvSpPr/>
                                  <wps:spPr>
                                    <a:xfrm>
                                      <a:off x="1760913" y="105089"/>
                                      <a:ext cx="4430628" cy="302343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B88B43" w14:textId="265F2EE2" w:rsidR="00684894" w:rsidRPr="00684894" w:rsidRDefault="00684894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84894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w:t>Áp dụng vi phân vào tính gần đúng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84" name="Group 84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85" name="Freeform: Shape 85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86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8C34703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87" name="Group 87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107" name="Freeform: Shape 107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8" name="Flowchart: Terminator 108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9" name="Flowchart: Direct Access Storage 109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10" name="Group 110"/>
                          <wpg:cNvGrpSpPr/>
                          <wpg:grpSpPr>
                            <a:xfrm>
                              <a:off x="327030" y="38100"/>
                              <a:ext cx="1473606" cy="533433"/>
                              <a:chOff x="327030" y="38100"/>
                              <a:chExt cx="1473606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111" name="Flowchart: Preparation 111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2" name="TextBox 42"/>
                            <wps:cNvSpPr txBox="1"/>
                            <wps:spPr>
                              <a:xfrm>
                                <a:off x="392757" y="43213"/>
                                <a:ext cx="1407879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6687F503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③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968327" id="_x0000_s1137" style="width:515.5pt;height:122.25pt;mso-position-horizontal-relative:char;mso-position-vertical-relative:line" coordsize="65471,12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">
                <v:shape id="Rectangle: Diagonal Corners Rounded 1" o:spid="_x0000_s1138" style="position:absolute;top:2510;width:65471;height:1020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64225f #efffff;64881f #fffffb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775,0;6434925,0;6547104,73387;6547104,1011024;6532329,1020690;112179,1020690;0,947303;0,9666;14775,0" o:connectangles="0,0,0,0,0,0,0,0,0" textboxrect="0,0,6435090,1533525"/>
                  <v:textbox>
                    <w:txbxContent>
                      <w:p w14:paraId="2B196A1E" w14:textId="77777777" w:rsidR="00684894" w:rsidRDefault="00684894" w:rsidP="00601BC3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461C349F" w14:textId="35449B33" w:rsidR="00684894" w:rsidRPr="00C32397" w:rsidRDefault="00684894" w:rsidP="00C32397">
                        <w:pPr>
                          <w:pStyle w:val="ListParagraph"/>
                          <w:numPr>
                            <w:ilvl w:val="0"/>
                            <w:numId w:val="47"/>
                          </w:numPr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C32397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 </w:t>
                        </w:r>
                      </w:p>
                      <w:p w14:paraId="5F6361B8" w14:textId="305462E8" w:rsidR="00684894" w:rsidRPr="00601BC3" w:rsidRDefault="00684894" w:rsidP="00C32397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</w:pP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Để tính gần đúng giá trị của hàm số </w:t>
                        </w:r>
                        <w:r w:rsidRPr="00B51A57">
                          <w:rPr>
                            <w:rFonts w:eastAsiaTheme="minorHAnsi"/>
                            <w:position w:val="-14"/>
                          </w:rPr>
                          <w:object w:dxaOrig="580" w:dyaOrig="400" w14:anchorId="1872B8C7">
                            <v:shape id="_x0000_i1251" type="#_x0000_t75" style="width:28.45pt;height:20.1pt" o:ole="">
                              <v:imagedata r:id="rId342" o:title=""/>
                            </v:shape>
                            <o:OLEObject Type="Embed" ProgID="Equation.DSMT4" ShapeID="_x0000_i1251" DrawAspect="Content" ObjectID="_1690430168" r:id="rId348"/>
                          </w:object>
                        </w: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 tại điểm </w:t>
                        </w:r>
                        <w:r w:rsidRPr="000F2214">
                          <w:rPr>
                            <w:rFonts w:ascii="Times New Roman" w:eastAsiaTheme="minorHAnsi" w:hAnsi="Times New Roman"/>
                            <w:position w:val="-12"/>
                          </w:rPr>
                          <w:object w:dxaOrig="1280" w:dyaOrig="360" w14:anchorId="04277B85">
                            <v:shape id="_x0000_i1253" type="#_x0000_t75" style="width:63.65pt;height:18.4pt" o:ole="">
                              <v:imagedata r:id="rId344" o:title=""/>
                            </v:shape>
                            <o:OLEObject Type="Embed" ProgID="Equation.DSMT4" ShapeID="_x0000_i1253" DrawAspect="Content" ObjectID="_1690430169" r:id="rId349"/>
                          </w:object>
                        </w: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cho trước, ta áp dụng công thức </w:t>
                        </w:r>
                        <w:r w:rsidRPr="000F2214">
                          <w:rPr>
                            <w:rFonts w:ascii="Times New Roman" w:eastAsiaTheme="minorHAnsi" w:hAnsi="Times New Roman"/>
                            <w:position w:val="-14"/>
                          </w:rPr>
                          <w:object w:dxaOrig="3340" w:dyaOrig="400" w14:anchorId="79BA4CE5">
                            <v:shape id="_x0000_i1255" type="#_x0000_t75" style="width:167.45pt;height:20.1pt" o:ole="">
                              <v:imagedata r:id="rId346" o:title=""/>
                            </v:shape>
                            <o:OLEObject Type="Embed" ProgID="Equation.DSMT4" ShapeID="_x0000_i1255" DrawAspect="Content" ObjectID="_1690430170" r:id="rId350"/>
                          </w:object>
                        </w:r>
                      </w:p>
                      <w:p w14:paraId="02A8BF1E" w14:textId="77777777" w:rsidR="00684894" w:rsidRPr="00D02D55" w:rsidRDefault="00684894" w:rsidP="003B77C9">
                        <w:pPr>
                          <w:spacing w:line="240" w:lineRule="auto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77" o:spid="_x0000_s1139" style="position:absolute;left:1508;width:62472;height:5715" coordorigin="1508" coordsize="6247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group id="Group 78" o:spid="_x0000_s1140" style="position:absolute;left:1508;width:62476;height:4857" coordorigin="1508" coordsize="6247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group id="Group 79" o:spid="_x0000_s1141" style="position:absolute;left:1840;width:62144;height:4857" coordorigin="1840" coordsize="6214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<v:shape id="Rectangle: Single Corner Snipped 80" o:spid="_x0000_s1142" style="position:absolute;left:1840;top:380;width:62144;height:4476;visibility:visible;mso-wrap-style:square;v-text-anchor:middle" coordsize="6214366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" path="m,l5990589,r223777,223777l6214366,447554,,447554,,xe" fillcolor="#efddf6 [663]" stroked="f" strokeweight="1.25pt">
                        <v:fill r:id="rId42" o:title="" color2="#fffff7" type="pattern"/>
                        <v:path arrowok="t" o:connecttype="custom" o:connectlocs="0,0;5990589,0;6214366,223777;6214366,447554;0,447554;0,0" o:connectangles="0,0,0,0,0,0"/>
                      </v:shape>
                      <v:group id="Group 81" o:spid="_x0000_s1143" style="position:absolute;left:15021;width:46894;height:4857" coordorigin="15021" coordsize="4689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  <v:group id="Group 82" o:spid="_x0000_s1144" style="position:absolute;left:16117;top:1043;width:45798;height:3696" coordorigin="16117,1043" coordsize="4579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<v:shape id="Arrow: Chevron 83" o:spid="_x0000_s1145" type="#_x0000_t55" style="position:absolute;left:17609;top:1050;width:44306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" adj="21284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1EB88B43" w14:textId="265F2EE2" w:rsidR="00684894" w:rsidRPr="00684894" w:rsidRDefault="00684894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684894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  <w:lang w:val="vi-VN"/>
                                    </w:rPr>
                                    <w:t>Áp dụng vi phân vào tính gần đúng</w:t>
                                  </w:r>
                                </w:p>
                              </w:txbxContent>
                            </v:textbox>
                          </v:shape>
                          <v:group id="Group 84" o:spid="_x0000_s1146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  <v:shape id="Freeform: Shape 85" o:spid="_x0000_s1147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48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        <v:textbox>
                                <w:txbxContent>
                                  <w:p w14:paraId="28C34703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87" o:spid="_x0000_s1149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  <v:shape id="Freeform: Shape 107" o:spid="_x0000_s1150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8" o:spid="_x0000_s1151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109" o:spid="_x0000_s1152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110" o:spid="_x0000_s1153" style="position:absolute;left:3270;top:381;width:14736;height:5334" coordorigin="3270,381" coordsize="14736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shape id="Flowchart: Preparation 111" o:spid="_x0000_s1154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55" type="#_x0000_t202" style="position:absolute;left:3927;top:432;width:14079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" filled="f" stroked="f">
                      <v:shadow on="t" color="black" opacity="20971f" offset="0,2.2pt"/>
                      <v:textbox>
                        <w:txbxContent>
                          <w:p w14:paraId="6687F503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③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359AF4A8" w14:textId="62833318" w:rsidR="003B77C9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</w:t>
      </w:r>
      <w:r w:rsidR="00E766F7"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 xml:space="preserve"> </w:t>
      </w:r>
      <w:r w:rsidR="00736A70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rèn luyện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 xml:space="preserve"> </w:t>
      </w:r>
    </w:p>
    <w:tbl>
      <w:tblPr>
        <w:tblStyle w:val="TableGrid"/>
        <w:tblW w:w="10676" w:type="dxa"/>
        <w:jc w:val="center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10676"/>
      </w:tblGrid>
      <w:tr w:rsidR="00736A70" w:rsidRPr="00FC2C71" w14:paraId="51433EB3" w14:textId="77777777" w:rsidTr="00736A70">
        <w:trPr>
          <w:trHeight w:val="1308"/>
          <w:jc w:val="center"/>
        </w:trPr>
        <w:tc>
          <w:tcPr>
            <w:tcW w:w="10676" w:type="dxa"/>
            <w:shd w:val="clear" w:color="auto" w:fill="auto"/>
          </w:tcPr>
          <w:p w14:paraId="49F8499E" w14:textId="35DA51A4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  <w:r w:rsidRPr="0096125F">
              <w:rPr>
                <w:rFonts w:ascii="Chu Van An" w:hAnsi="Chu Van An" w:cs="Chu Van An"/>
                <w:b/>
                <w:bCs/>
                <w:color w:val="0000CC"/>
                <w:sz w:val="24"/>
                <w:szCs w:val="24"/>
              </w:rPr>
              <w:t xml:space="preserve">Câu 1: </w:t>
            </w:r>
            <w:r w:rsidRPr="0096125F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Tính giá trị  gần đúng của </w:t>
            </w:r>
            <w:r w:rsidRPr="0096125F">
              <w:rPr>
                <w:rFonts w:ascii="Chu Van An" w:eastAsiaTheme="minorHAnsi" w:hAnsi="Chu Van An" w:cs="Chu Van An"/>
                <w:bCs/>
                <w:color w:val="000000" w:themeColor="text1"/>
                <w:position w:val="-10"/>
                <w:sz w:val="24"/>
                <w:szCs w:val="24"/>
              </w:rPr>
              <w:object w:dxaOrig="1100" w:dyaOrig="380" w14:anchorId="791D5C11">
                <v:shape id="_x0000_i4070" type="#_x0000_t75" style="width:54.4pt;height:18.4pt" o:ole="">
                  <v:imagedata r:id="rId351" o:title=""/>
                </v:shape>
                <o:OLEObject Type="Embed" ProgID="Equation.DSMT4" ShapeID="_x0000_i4070" DrawAspect="Content" ObjectID="_1690430153" r:id="rId352"/>
              </w:object>
            </w:r>
          </w:p>
          <w:p w14:paraId="137AC3DE" w14:textId="024AC2F8" w:rsidR="00736A70" w:rsidRDefault="00736A70" w:rsidP="00736A70">
            <w:pPr>
              <w:ind w:firstLine="25"/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  <w:p w14:paraId="389588CC" w14:textId="1A15A685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4BA20B71" w14:textId="229DC0B3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18F653EB" w14:textId="3CFE1D63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7BBA2F96" w14:textId="77777777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7A030683" w14:textId="7D3DE147" w:rsidR="00736A70" w:rsidRPr="00FC2C71" w:rsidRDefault="00736A70" w:rsidP="00736A70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</w:tr>
      <w:tr w:rsidR="00736A70" w:rsidRPr="00FC2C71" w14:paraId="18656887" w14:textId="77777777" w:rsidTr="00736A70">
        <w:trPr>
          <w:trHeight w:val="1288"/>
          <w:jc w:val="center"/>
        </w:trPr>
        <w:tc>
          <w:tcPr>
            <w:tcW w:w="10676" w:type="dxa"/>
            <w:shd w:val="clear" w:color="auto" w:fill="auto"/>
          </w:tcPr>
          <w:p w14:paraId="3CE7CA13" w14:textId="5BADCAA8" w:rsidR="00736A70" w:rsidRDefault="00736A70" w:rsidP="00736A70">
            <w:pPr>
              <w:mirrorIndents/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</w:pPr>
            <w:r w:rsidRPr="0096125F">
              <w:rPr>
                <w:rFonts w:ascii="Chu Van An" w:hAnsi="Chu Van An" w:cs="Chu Van An"/>
                <w:b/>
                <w:bCs/>
                <w:color w:val="0000CC"/>
                <w:sz w:val="24"/>
                <w:szCs w:val="24"/>
              </w:rPr>
              <w:t xml:space="preserve">Câu 2: </w:t>
            </w:r>
            <w:r w:rsidRPr="0096125F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Tính giá trị gần đúng của </w:t>
            </w:r>
            <w:r w:rsidRPr="0096125F">
              <w:rPr>
                <w:rFonts w:ascii="Chu Van An" w:eastAsiaTheme="minorHAnsi" w:hAnsi="Chu Van An" w:cs="Chu Van An"/>
                <w:bCs/>
                <w:color w:val="000000" w:themeColor="text1"/>
                <w:position w:val="-6"/>
                <w:sz w:val="24"/>
                <w:szCs w:val="24"/>
              </w:rPr>
              <w:object w:dxaOrig="1020" w:dyaOrig="320" w14:anchorId="2914E0E2">
                <v:shape id="_x0000_i4071" type="#_x0000_t75" style="width:51.05pt;height:16.75pt" o:ole="">
                  <v:imagedata r:id="rId353" o:title=""/>
                </v:shape>
                <o:OLEObject Type="Embed" ProgID="Equation.DSMT4" ShapeID="_x0000_i4071" DrawAspect="Content" ObjectID="_1690430154" r:id="rId354"/>
              </w:object>
            </w:r>
            <w:r w:rsidRPr="0096125F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 .</w:t>
            </w:r>
          </w:p>
          <w:p w14:paraId="354472FD" w14:textId="30C0786B" w:rsidR="00736A70" w:rsidRDefault="00736A70" w:rsidP="00736A70">
            <w:pPr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  <w:p w14:paraId="62D85C23" w14:textId="21539E8E" w:rsidR="00736A70" w:rsidRDefault="00736A70" w:rsidP="00736A70">
            <w:pPr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</w:p>
          <w:p w14:paraId="1FF68062" w14:textId="4EA7FE6D" w:rsidR="00736A70" w:rsidRDefault="00736A70" w:rsidP="00736A70">
            <w:pPr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</w:p>
          <w:p w14:paraId="1DD878BC" w14:textId="77777777" w:rsidR="00736A70" w:rsidRDefault="00736A70" w:rsidP="00736A70">
            <w:pPr>
              <w:mirrorIndents/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6A7A5E33" w14:textId="77777777" w:rsidR="00736A70" w:rsidRDefault="00736A70" w:rsidP="00736A70">
            <w:pPr>
              <w:mirrorIndents/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3042361F" w14:textId="552D10BB" w:rsidR="00736A70" w:rsidRPr="00FC2C71" w:rsidRDefault="00736A70" w:rsidP="00736A70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</w:tr>
      <w:tr w:rsidR="00736A70" w:rsidRPr="00FC2C71" w14:paraId="249A476A" w14:textId="77777777" w:rsidTr="00736A70">
        <w:trPr>
          <w:trHeight w:val="1615"/>
          <w:jc w:val="center"/>
        </w:trPr>
        <w:tc>
          <w:tcPr>
            <w:tcW w:w="10676" w:type="dxa"/>
            <w:shd w:val="clear" w:color="auto" w:fill="auto"/>
          </w:tcPr>
          <w:p w14:paraId="69C7ECF5" w14:textId="737CCB54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  <w:r w:rsidRPr="0096125F">
              <w:rPr>
                <w:rFonts w:ascii="Chu Van An" w:hAnsi="Chu Van An" w:cs="Chu Van An"/>
                <w:b/>
                <w:bCs/>
                <w:color w:val="0000CC"/>
                <w:sz w:val="24"/>
                <w:szCs w:val="24"/>
              </w:rPr>
              <w:t xml:space="preserve">Câu 3: </w:t>
            </w:r>
            <w:r w:rsidRPr="0096125F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Không sử dụng máy tính và bảng số, hãy tìm giá trị gần đúng của </w:t>
            </w:r>
            <w:r w:rsidRPr="0096125F">
              <w:rPr>
                <w:rFonts w:ascii="Chu Van An" w:eastAsiaTheme="minorHAnsi" w:hAnsi="Chu Van An" w:cs="Chu Van An"/>
                <w:bCs/>
                <w:color w:val="000000" w:themeColor="text1"/>
                <w:position w:val="-10"/>
                <w:sz w:val="24"/>
                <w:szCs w:val="24"/>
              </w:rPr>
              <w:object w:dxaOrig="1080" w:dyaOrig="380" w14:anchorId="301B03A5">
                <v:shape id="_x0000_i4072" type="#_x0000_t75" style="width:54.4pt;height:18.4pt" o:ole="">
                  <v:imagedata r:id="rId355" o:title=""/>
                </v:shape>
                <o:OLEObject Type="Embed" ProgID="Equation.DSMT4" ShapeID="_x0000_i4072" DrawAspect="Content" ObjectID="_1690430155" r:id="rId356"/>
              </w:object>
            </w:r>
          </w:p>
          <w:p w14:paraId="15913893" w14:textId="149C95AC" w:rsidR="00736A70" w:rsidRDefault="00736A70" w:rsidP="00736A70">
            <w:pPr>
              <w:mirrorIndents/>
              <w:rPr>
                <w:rFonts w:ascii="Chu Van An" w:hAnsi="Chu Van An" w:cs="Chu Van An"/>
                <w:color w:val="0000FF"/>
                <w:lang w:val="fr-FR"/>
              </w:rPr>
            </w:pPr>
            <w:r w:rsidRPr="00FC2C71">
              <w:rPr>
                <w:rFonts w:ascii="Chu Van An" w:hAnsi="Chu Van An" w:cs="Chu Van An"/>
                <w:color w:val="0000FF"/>
                <w:lang w:val="fr-FR"/>
              </w:rPr>
              <w:t xml:space="preserve">Lời giải </w:t>
            </w:r>
          </w:p>
          <w:p w14:paraId="5626A500" w14:textId="2394CFB6" w:rsidR="00736A70" w:rsidRDefault="00736A70" w:rsidP="00736A70">
            <w:pPr>
              <w:mirrorIndents/>
              <w:rPr>
                <w:rFonts w:ascii="Chu Van An" w:eastAsiaTheme="minorHAnsi" w:hAnsi="Chu Van An" w:cs="Chu Van An"/>
                <w:color w:val="0000FF"/>
                <w:lang w:val="fr-FR"/>
              </w:rPr>
            </w:pPr>
          </w:p>
          <w:p w14:paraId="1EF14360" w14:textId="28B26D94" w:rsidR="00736A70" w:rsidRDefault="00736A70" w:rsidP="00736A70">
            <w:pPr>
              <w:mirrorIndents/>
              <w:rPr>
                <w:rFonts w:ascii="Chu Van An" w:eastAsiaTheme="minorHAnsi" w:hAnsi="Chu Van An" w:cs="Chu Van An"/>
                <w:color w:val="0000FF"/>
                <w:lang w:val="fr-FR"/>
              </w:rPr>
            </w:pPr>
          </w:p>
          <w:p w14:paraId="602286FA" w14:textId="27A11836" w:rsidR="00736A70" w:rsidRDefault="00736A70" w:rsidP="00736A70">
            <w:pPr>
              <w:mirrorIndents/>
              <w:rPr>
                <w:rFonts w:ascii="Chu Van An" w:eastAsiaTheme="minorHAnsi" w:hAnsi="Chu Van An" w:cs="Chu Van An"/>
                <w:color w:val="0000FF"/>
                <w:lang w:val="fr-FR"/>
              </w:rPr>
            </w:pPr>
          </w:p>
          <w:p w14:paraId="6A2A9EF7" w14:textId="00215149" w:rsidR="00736A70" w:rsidRDefault="00736A70" w:rsidP="00736A70">
            <w:pPr>
              <w:mirrorIndents/>
              <w:rPr>
                <w:rFonts w:ascii="Chu Van An" w:eastAsiaTheme="minorHAnsi" w:hAnsi="Chu Van An" w:cs="Chu Van An"/>
                <w:color w:val="0000FF"/>
                <w:lang w:val="fr-FR"/>
              </w:rPr>
            </w:pPr>
          </w:p>
          <w:p w14:paraId="1938120C" w14:textId="77777777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0C888A9F" w14:textId="77777777" w:rsidR="00736A70" w:rsidRDefault="00736A70" w:rsidP="00736A70">
            <w:pPr>
              <w:mirrorIndents/>
              <w:rPr>
                <w:rFonts w:ascii="Chu Van An" w:eastAsiaTheme="minorHAnsi" w:hAnsi="Chu Van An" w:cs="Chu Van An"/>
                <w:bCs/>
                <w:color w:val="000000" w:themeColor="text1"/>
                <w:sz w:val="24"/>
                <w:szCs w:val="24"/>
              </w:rPr>
            </w:pPr>
          </w:p>
          <w:p w14:paraId="547E5B7C" w14:textId="23400336" w:rsidR="00736A70" w:rsidRPr="00FC2C71" w:rsidRDefault="00736A70" w:rsidP="00736A70">
            <w:pPr>
              <w:mirrorIndents/>
              <w:rPr>
                <w:rFonts w:ascii="Chu Van An" w:hAnsi="Chu Van An" w:cs="Chu Van An"/>
                <w:b/>
                <w:color w:val="0000FF"/>
                <w:lang w:val="fr-FR"/>
              </w:rPr>
            </w:pPr>
          </w:p>
        </w:tc>
      </w:tr>
    </w:tbl>
    <w:p w14:paraId="5E4C0F49" w14:textId="77777777" w:rsidR="00736A70" w:rsidRPr="007B070F" w:rsidRDefault="00736A70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667E819B" w14:textId="77777777" w:rsidR="004B6C07" w:rsidRPr="007B070F" w:rsidRDefault="004B6C07" w:rsidP="007B070F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</w:p>
    <w:p w14:paraId="122FFC77" w14:textId="77777777" w:rsidR="005F77EB" w:rsidRPr="007B070F" w:rsidRDefault="005F77EB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73A0487A" w14:textId="77777777" w:rsidR="00016CD7" w:rsidRPr="007B070F" w:rsidRDefault="00016CD7" w:rsidP="007B070F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p w14:paraId="61352C1E" w14:textId="77777777" w:rsidR="006E7697" w:rsidRPr="007B070F" w:rsidRDefault="006E769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C115322" w14:textId="77777777" w:rsidR="00661545" w:rsidRPr="007B070F" w:rsidRDefault="00661545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3008153D" w14:textId="77777777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color w:val="8B008B"/>
          <w:sz w:val="24"/>
          <w:szCs w:val="24"/>
        </w:rPr>
      </w:pPr>
      <w:bookmarkStart w:id="107" w:name="c12q"/>
      <w:bookmarkEnd w:id="106"/>
      <w:bookmarkEnd w:id="107"/>
    </w:p>
    <w:p w14:paraId="41239FD3" w14:textId="77777777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49C7632" w14:textId="7162BE32" w:rsidR="00CB7935" w:rsidRPr="007B070F" w:rsidRDefault="00CB7935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4277F7E" w14:textId="18C080F4" w:rsidR="00C65A67" w:rsidRPr="007B070F" w:rsidRDefault="00C65A6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sectPr w:rsidR="00C65A67" w:rsidRPr="007B070F" w:rsidSect="009A3426">
      <w:headerReference w:type="default" r:id="rId357"/>
      <w:footerReference w:type="default" r:id="rId358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53306" w14:textId="77777777" w:rsidR="008E29D5" w:rsidRDefault="008E29D5" w:rsidP="0032639E">
      <w:pPr>
        <w:spacing w:after="0" w:line="240" w:lineRule="auto"/>
      </w:pPr>
      <w:r>
        <w:separator/>
      </w:r>
    </w:p>
  </w:endnote>
  <w:endnote w:type="continuationSeparator" w:id="0">
    <w:p w14:paraId="381A5868" w14:textId="77777777" w:rsidR="008E29D5" w:rsidRDefault="008E29D5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Gothic"/>
    <w:charset w:val="80"/>
    <w:family w:val="auto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33DE51E8" w:rsidR="00684894" w:rsidRDefault="00684894" w:rsidP="0042620E">
    <w:pPr>
      <w:pStyle w:val="Footer"/>
      <w:tabs>
        <w:tab w:val="clear" w:pos="4680"/>
        <w:tab w:val="clear" w:pos="9360"/>
        <w:tab w:val="left" w:pos="60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5F852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A81563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D2F4F98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476C2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53109948">
              <wp:simplePos x="0" y="0"/>
              <wp:positionH relativeFrom="column">
                <wp:posOffset>3104515</wp:posOffset>
              </wp:positionH>
              <wp:positionV relativeFrom="paragraph">
                <wp:posOffset>128270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221F0D74" id="Star: 5 Points 461" o:spid="_x0000_s1026" style="position:absolute;margin-left:244.45pt;margin-top:10.1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7862AA3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3ECA2C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4B30009E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5FCDBB19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293AE8FE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>
          <w:t xml:space="preserve">      </w:t>
        </w:r>
        <w:r w:rsidRPr="0032639E">
          <w:rPr>
            <w:b/>
            <w:bCs/>
            <w:color w:val="0000CC"/>
            <w:sz w:val="28"/>
            <w:szCs w:val="28"/>
          </w:rPr>
          <w:t xml:space="preserve"> </w:t>
        </w:r>
        <w:r w:rsidRPr="0032639E">
          <w:rPr>
            <w:b/>
            <w:bCs/>
            <w:color w:val="0000CC"/>
            <w:sz w:val="28"/>
            <w:szCs w:val="28"/>
          </w:rPr>
          <w:fldChar w:fldCharType="begin"/>
        </w:r>
        <w:r w:rsidRPr="0032639E">
          <w:rPr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32639E">
          <w:rPr>
            <w:b/>
            <w:bCs/>
            <w:color w:val="0000CC"/>
            <w:sz w:val="28"/>
            <w:szCs w:val="28"/>
          </w:rPr>
          <w:fldChar w:fldCharType="separate"/>
        </w:r>
        <w:r w:rsidR="00F443EB">
          <w:rPr>
            <w:b/>
            <w:bCs/>
            <w:noProof/>
            <w:color w:val="0000CC"/>
            <w:sz w:val="28"/>
            <w:szCs w:val="28"/>
          </w:rPr>
          <w:t>9</w:t>
        </w:r>
        <w:r w:rsidRPr="0032639E">
          <w:rPr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b/>
            <w:bCs/>
            <w:noProof/>
            <w:color w:val="0000CC"/>
            <w:sz w:val="28"/>
            <w:szCs w:val="28"/>
          </w:rPr>
          <w:t xml:space="preserve">    </w:t>
        </w:r>
        <w:r w:rsidRPr="00E7625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E76256">
          <w:rPr>
            <w:b/>
            <w:color w:val="0000CC"/>
            <w:sz w:val="20"/>
            <w:szCs w:val="20"/>
          </w:rPr>
          <w:t xml:space="preserve"> - Zalo chia s</w:t>
        </w:r>
        <w:r w:rsidRPr="00E76256">
          <w:rPr>
            <w:rFonts w:ascii="Calibri" w:eastAsia="Calibri" w:hAnsi="Calibri" w:cs="Calibri"/>
            <w:b/>
            <w:color w:val="0000CC"/>
            <w:sz w:val="20"/>
            <w:szCs w:val="20"/>
          </w:rPr>
          <w:t xml:space="preserve">ẻ </w:t>
        </w:r>
        <w:r>
          <w:rPr>
            <w:rFonts w:ascii="Calibri" w:eastAsia="Calibri" w:hAnsi="Calibri" w:cs="Calibri"/>
            <w:b/>
            <w:color w:val="0000CC"/>
            <w:sz w:val="20"/>
            <w:szCs w:val="20"/>
          </w:rPr>
          <w:t>Word full giải _</w:t>
        </w:r>
        <w:r w:rsidRPr="00E76256">
          <w:rPr>
            <w:b/>
            <w:color w:val="0000CC"/>
            <w:sz w:val="20"/>
            <w:szCs w:val="20"/>
          </w:rPr>
          <w:t xml:space="preserve"> 0774860155</w:t>
        </w:r>
      </w:sdtContent>
    </w:sdt>
    <w:r>
      <w:rPr>
        <w:noProof/>
      </w:rPr>
      <w:tab/>
    </w:r>
  </w:p>
  <w:p w14:paraId="0D2113BD" w14:textId="05249CCC" w:rsidR="00684894" w:rsidRDefault="00684894" w:rsidP="0042620E">
    <w:pPr>
      <w:pStyle w:val="Footer"/>
      <w:tabs>
        <w:tab w:val="clear" w:pos="4680"/>
        <w:tab w:val="clear" w:pos="9360"/>
        <w:tab w:val="left" w:pos="41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F878" w14:textId="77777777" w:rsidR="008E29D5" w:rsidRDefault="008E29D5" w:rsidP="0032639E">
      <w:pPr>
        <w:spacing w:after="0" w:line="240" w:lineRule="auto"/>
      </w:pPr>
      <w:r>
        <w:separator/>
      </w:r>
    </w:p>
  </w:footnote>
  <w:footnote w:type="continuationSeparator" w:id="0">
    <w:p w14:paraId="417B6268" w14:textId="77777777" w:rsidR="008E29D5" w:rsidRDefault="008E29D5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0E47D29C" w:rsidR="00684894" w:rsidRDefault="00684894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053F136B">
              <wp:simplePos x="0" y="0"/>
              <wp:positionH relativeFrom="column">
                <wp:posOffset>2429246</wp:posOffset>
              </wp:positionH>
              <wp:positionV relativeFrom="paragraph">
                <wp:posOffset>100965</wp:posOffset>
              </wp:positionV>
              <wp:extent cx="3217653" cy="223520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7653" cy="2235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69A4FF" w14:textId="51EBA287" w:rsidR="00684894" w:rsidRPr="00A942B2" w:rsidRDefault="00684894" w:rsidP="00360A9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18"/>
                              <w:szCs w:val="18"/>
                            </w:rPr>
                            <w:t>Full Chuyên đề dạy thêm lớp 11 mức 7+ cực chất</w:t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E159D7" w14:textId="5BF112C3" w:rsidR="00684894" w:rsidRDefault="00684894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4E5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156" type="#_x0000_t202" style="position:absolute;left:0;text-align:left;margin-left:191.3pt;margin-top:7.95pt;width:253.35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" filled="f" stroked="f">
              <v:textbox>
                <w:txbxContent>
                  <w:p w14:paraId="4A69A4FF" w14:textId="51EBA287" w:rsidR="00684894" w:rsidRPr="00A942B2" w:rsidRDefault="00684894" w:rsidP="00360A9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18"/>
                        <w:szCs w:val="18"/>
                      </w:rPr>
                      <w:t>Full Chuyên đề dạy thêm lớp 11 mức 7+ cực chất</w:t>
                    </w:r>
                    <w:r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  <w:p w14:paraId="14E159D7" w14:textId="5BF112C3" w:rsidR="00684894" w:rsidRDefault="00684894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746774A0">
              <wp:simplePos x="0" y="0"/>
              <wp:positionH relativeFrom="margin">
                <wp:posOffset>-44450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7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5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8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12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48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9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7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8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9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44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684894" w:rsidRDefault="00684894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7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8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59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1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2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3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684894" w:rsidRDefault="00684894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57" style="position:absolute;left:0;text-align:left;margin-left:-3.5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">
              <v:group id="Group 22" o:spid="_x0000_s1158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group id="Group 2" o:spid="_x0000_s1159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group id="Group 27" o:spid="_x0000_s1160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29" o:spid="_x0000_s116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Diagonal Stripe 40" o:spid="_x0000_s1162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63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" fillcolor="#9acd4c [3204]" strokecolor="#dfebf4 [664]" strokeweight="1.25pt"/>
                      <v:roundrect id="Rectangle: Rounded Corners 42" o:spid="_x0000_s1164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" fillcolor="yellow" strokecolor="#dfebf4 [664]" strokeweight="1.25pt"/>
                      <v:roundrect id="Rectangle: Rounded Corners 43" o:spid="_x0000_s1165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" fillcolor="#00c" strokecolor="#dfebf4 [664]" strokeweight="1.25pt"/>
                      <v:shape id="Star: 5 Points 44" o:spid="_x0000_s1166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67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68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69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oundrect id="Rectangle: Rounded Corners 38" o:spid="_x0000_s1170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71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72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73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684894" w:rsidRDefault="00684894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74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75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76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77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78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21" o:spid="_x0000_s1179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" fillcolor="yellow" strokecolor="#dfebf4 [664]" strokeweight="1.25pt"/>
                      <v:roundrect id="Rectangle: Rounded Corners 22" o:spid="_x0000_s1180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" fillcolor="#00c" strokecolor="#dfebf4 [664]" strokeweight="1.25pt"/>
                      <v:shape id="Star: 5 Points 24" o:spid="_x0000_s1181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82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83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84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roundrect id="Rectangle: Rounded Corners 17" o:spid="_x0000_s1185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" fillcolor="#00c" stroked="f" strokeweight="1.25pt"/>
                      <v:roundrect id="Rectangle: Rounded Corners 18" o:spid="_x0000_s1186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cwj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" fillcolor="#feffd5" stroked="f" strokeweight="1.25pt"/>
                    </v:group>
                    <v:roundrect id="Rectangle: Rounded Corners 16" o:spid="_x0000_s1187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" fillcolor="#ffc000" stroked="f" strokeweight="1.25pt"/>
                    <v:roundrect id="Rectangle: Rounded Corners 14" o:spid="_x0000_s1188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" fillcolor="#eefed2" stroked="f" strokeweight="1.25pt"/>
                  </v:group>
                  <v:rect id="Rectangle 7" o:spid="_x0000_s1189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DFwwAAANwAAAAPAAAAZHJzL2Rvd25yZXYueG1sRE9Na8JA&#10;EL0X+h+WKXgpdVMF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A3/gxcMAAADcAAAADwAA&#10;AAAAAAAAAAAAAAAHAgAAZHJzL2Rvd25yZXYueG1sUEsFBgAAAAADAAMAtwAAAPcCAAAAAA==&#10;" filled="f" stroked="f">
                    <v:textbox>
                      <w:txbxContent>
                        <w:p w14:paraId="7C4D95BD" w14:textId="5326EDE9" w:rsidR="00684894" w:rsidRDefault="00684894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90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1E15E3CF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CB089C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6CCB6868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BA8EC0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3DF743D">
              <wp:simplePos x="0" y="0"/>
              <wp:positionH relativeFrom="margin">
                <wp:align>right</wp:align>
              </wp:positionH>
              <wp:positionV relativeFrom="paragraph">
                <wp:posOffset>23136</wp:posOffset>
              </wp:positionV>
              <wp:extent cx="1159955" cy="227011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955" cy="227011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684894" w:rsidRPr="009E41A3" w:rsidRDefault="00684894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A1F764" id="_x0000_s1191" type="#_x0000_t202" style="position:absolute;left:0;text-align:left;margin-left:40.15pt;margin-top:1.8pt;width:91.35pt;height:17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684894" w:rsidRPr="009E41A3" w:rsidRDefault="00684894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31C67C4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6" type="#_x0000_t75" style="width:61.1pt;height:41.85pt" o:bullet="t">
        <v:imagedata r:id="rId1" o:title="nut"/>
      </v:shape>
    </w:pict>
  </w:numPicBullet>
  <w:numPicBullet w:numPicBulletId="1">
    <w:pict>
      <v:shape w14:anchorId="2D827A62" id="_x0000_i1417" type="#_x0000_t75" style="width:450.4pt;height:450.4pt" o:bullet="t">
        <v:imagedata r:id="rId2" o:title="fa-check-square-o_600"/>
      </v:shape>
    </w:pict>
  </w:numPicBullet>
  <w:abstractNum w:abstractNumId="0" w15:restartNumberingAfterBreak="0">
    <w:nsid w:val="022504E8"/>
    <w:multiLevelType w:val="hybridMultilevel"/>
    <w:tmpl w:val="31249D32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31398"/>
    <w:multiLevelType w:val="hybridMultilevel"/>
    <w:tmpl w:val="D682EB4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7111"/>
    <w:multiLevelType w:val="hybridMultilevel"/>
    <w:tmpl w:val="21762A9A"/>
    <w:lvl w:ilvl="0" w:tplc="C05E6AC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644BF8"/>
    <w:multiLevelType w:val="hybridMultilevel"/>
    <w:tmpl w:val="5378AE88"/>
    <w:lvl w:ilvl="0" w:tplc="5BC85A7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1DB4"/>
    <w:multiLevelType w:val="hybridMultilevel"/>
    <w:tmpl w:val="762630C0"/>
    <w:lvl w:ilvl="0" w:tplc="E7203C8E">
      <w:numFmt w:val="bullet"/>
      <w:lvlText w:val="-"/>
      <w:lvlJc w:val="left"/>
      <w:pPr>
        <w:ind w:left="720" w:hanging="360"/>
      </w:pPr>
      <w:rPr>
        <w:rFonts w:ascii="Chu Van An" w:eastAsiaTheme="minorEastAsia" w:hAnsi="Chu Van An" w:cs="Chu Van An" w:hint="default"/>
        <w:b/>
        <w:i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52F71"/>
    <w:multiLevelType w:val="hybridMultilevel"/>
    <w:tmpl w:val="9DD0C266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62762"/>
    <w:multiLevelType w:val="hybridMultilevel"/>
    <w:tmpl w:val="1232632E"/>
    <w:lvl w:ilvl="0" w:tplc="838023B4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D30A95"/>
    <w:multiLevelType w:val="hybridMultilevel"/>
    <w:tmpl w:val="1FF69296"/>
    <w:lvl w:ilvl="0" w:tplc="7D34DB6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D7523"/>
    <w:multiLevelType w:val="hybridMultilevel"/>
    <w:tmpl w:val="33B04DF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B7865"/>
    <w:multiLevelType w:val="hybridMultilevel"/>
    <w:tmpl w:val="16F6445E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B6B9B"/>
    <w:multiLevelType w:val="hybridMultilevel"/>
    <w:tmpl w:val="AE4E86AA"/>
    <w:lvl w:ilvl="0" w:tplc="CAD61A3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611CC"/>
    <w:multiLevelType w:val="hybridMultilevel"/>
    <w:tmpl w:val="C6A6615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B6664"/>
    <w:multiLevelType w:val="hybridMultilevel"/>
    <w:tmpl w:val="1708D46A"/>
    <w:lvl w:ilvl="0" w:tplc="007040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A3130"/>
    <w:multiLevelType w:val="hybridMultilevel"/>
    <w:tmpl w:val="5F221FB4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37E9F"/>
    <w:multiLevelType w:val="hybridMultilevel"/>
    <w:tmpl w:val="DFEC03BC"/>
    <w:lvl w:ilvl="0" w:tplc="199AAE70">
      <w:start w:val="1"/>
      <w:numFmt w:val="bullet"/>
      <w:lvlText w:val=""/>
      <w:lvlJc w:val="left"/>
      <w:pPr>
        <w:ind w:left="1008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42A7F4D"/>
    <w:multiLevelType w:val="hybridMultilevel"/>
    <w:tmpl w:val="3984F0E0"/>
    <w:lvl w:ilvl="0" w:tplc="93186B0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D0CCE"/>
    <w:multiLevelType w:val="hybridMultilevel"/>
    <w:tmpl w:val="BBB0E210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B2B5E"/>
    <w:multiLevelType w:val="hybridMultilevel"/>
    <w:tmpl w:val="DEA64BA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77C"/>
    <w:multiLevelType w:val="hybridMultilevel"/>
    <w:tmpl w:val="7BFA95C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A3C74"/>
    <w:multiLevelType w:val="hybridMultilevel"/>
    <w:tmpl w:val="4FC0E72E"/>
    <w:lvl w:ilvl="0" w:tplc="F1CCB46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00EFA"/>
    <w:multiLevelType w:val="hybridMultilevel"/>
    <w:tmpl w:val="9D8A3884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96218"/>
    <w:multiLevelType w:val="hybridMultilevel"/>
    <w:tmpl w:val="FD6A732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30053"/>
    <w:multiLevelType w:val="hybridMultilevel"/>
    <w:tmpl w:val="40DECE2E"/>
    <w:lvl w:ilvl="0" w:tplc="DF2C24E6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11F3AFA"/>
    <w:multiLevelType w:val="hybridMultilevel"/>
    <w:tmpl w:val="7BD4DA5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D59E3"/>
    <w:multiLevelType w:val="hybridMultilevel"/>
    <w:tmpl w:val="2CF4FF6A"/>
    <w:lvl w:ilvl="0" w:tplc="879A93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493187"/>
    <w:multiLevelType w:val="hybridMultilevel"/>
    <w:tmpl w:val="9E7462E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A6EB6"/>
    <w:multiLevelType w:val="hybridMultilevel"/>
    <w:tmpl w:val="FA122FAE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037DF"/>
    <w:multiLevelType w:val="hybridMultilevel"/>
    <w:tmpl w:val="67905A2A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9269D"/>
    <w:multiLevelType w:val="hybridMultilevel"/>
    <w:tmpl w:val="2FC2AC0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734D4"/>
    <w:multiLevelType w:val="hybridMultilevel"/>
    <w:tmpl w:val="F2D099A6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66DFB"/>
    <w:multiLevelType w:val="hybridMultilevel"/>
    <w:tmpl w:val="C6D45D6A"/>
    <w:lvl w:ilvl="0" w:tplc="38DE2B3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90C15"/>
    <w:multiLevelType w:val="hybridMultilevel"/>
    <w:tmpl w:val="A01AA41C"/>
    <w:lvl w:ilvl="0" w:tplc="5980F68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56FA3"/>
    <w:multiLevelType w:val="hybridMultilevel"/>
    <w:tmpl w:val="69B24BC8"/>
    <w:lvl w:ilvl="0" w:tplc="F89AC82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44D6D"/>
    <w:multiLevelType w:val="hybridMultilevel"/>
    <w:tmpl w:val="CF9E7408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D3752"/>
    <w:multiLevelType w:val="hybridMultilevel"/>
    <w:tmpl w:val="06C02F06"/>
    <w:lvl w:ilvl="0" w:tplc="C706C49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0442A"/>
    <w:multiLevelType w:val="hybridMultilevel"/>
    <w:tmpl w:val="5FF6ED5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75940B85"/>
    <w:multiLevelType w:val="hybridMultilevel"/>
    <w:tmpl w:val="38F8E59C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008E2"/>
    <w:multiLevelType w:val="hybridMultilevel"/>
    <w:tmpl w:val="F2ECCD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94B7E"/>
    <w:multiLevelType w:val="hybridMultilevel"/>
    <w:tmpl w:val="8ECCC228"/>
    <w:lvl w:ilvl="0" w:tplc="0F1AC22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E4D3C"/>
    <w:multiLevelType w:val="hybridMultilevel"/>
    <w:tmpl w:val="7CC64404"/>
    <w:lvl w:ilvl="0" w:tplc="345E53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B90"/>
    <w:multiLevelType w:val="hybridMultilevel"/>
    <w:tmpl w:val="DA0ECDF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9"/>
  </w:num>
  <w:num w:numId="4">
    <w:abstractNumId w:val="2"/>
  </w:num>
  <w:num w:numId="5">
    <w:abstractNumId w:val="26"/>
  </w:num>
  <w:num w:numId="6">
    <w:abstractNumId w:val="38"/>
  </w:num>
  <w:num w:numId="7">
    <w:abstractNumId w:val="23"/>
  </w:num>
  <w:num w:numId="8">
    <w:abstractNumId w:val="15"/>
  </w:num>
  <w:num w:numId="9">
    <w:abstractNumId w:val="40"/>
  </w:num>
  <w:num w:numId="10">
    <w:abstractNumId w:val="28"/>
  </w:num>
  <w:num w:numId="11">
    <w:abstractNumId w:val="41"/>
  </w:num>
  <w:num w:numId="12">
    <w:abstractNumId w:val="14"/>
  </w:num>
  <w:num w:numId="13">
    <w:abstractNumId w:val="0"/>
  </w:num>
  <w:num w:numId="14">
    <w:abstractNumId w:val="34"/>
  </w:num>
  <w:num w:numId="15">
    <w:abstractNumId w:val="27"/>
  </w:num>
  <w:num w:numId="16">
    <w:abstractNumId w:val="30"/>
  </w:num>
  <w:num w:numId="17">
    <w:abstractNumId w:val="12"/>
  </w:num>
  <w:num w:numId="18">
    <w:abstractNumId w:val="21"/>
  </w:num>
  <w:num w:numId="19">
    <w:abstractNumId w:val="37"/>
  </w:num>
  <w:num w:numId="20">
    <w:abstractNumId w:val="22"/>
  </w:num>
  <w:num w:numId="21">
    <w:abstractNumId w:val="18"/>
  </w:num>
  <w:num w:numId="22">
    <w:abstractNumId w:val="8"/>
  </w:num>
  <w:num w:numId="23">
    <w:abstractNumId w:val="32"/>
  </w:num>
  <w:num w:numId="24">
    <w:abstractNumId w:val="35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"/>
  </w:num>
  <w:num w:numId="45">
    <w:abstractNumId w:val="9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9E"/>
    <w:rsid w:val="00003208"/>
    <w:rsid w:val="00016CD7"/>
    <w:rsid w:val="00023DCA"/>
    <w:rsid w:val="00027CA2"/>
    <w:rsid w:val="000334B1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873EA"/>
    <w:rsid w:val="00097F4E"/>
    <w:rsid w:val="000A0707"/>
    <w:rsid w:val="000A3B62"/>
    <w:rsid w:val="000A4014"/>
    <w:rsid w:val="000A66A2"/>
    <w:rsid w:val="000B116E"/>
    <w:rsid w:val="000B30E3"/>
    <w:rsid w:val="000C58D5"/>
    <w:rsid w:val="000E5E67"/>
    <w:rsid w:val="000E6998"/>
    <w:rsid w:val="000F2B19"/>
    <w:rsid w:val="001005D8"/>
    <w:rsid w:val="0010299C"/>
    <w:rsid w:val="00107110"/>
    <w:rsid w:val="00115AD4"/>
    <w:rsid w:val="00135F41"/>
    <w:rsid w:val="001452EE"/>
    <w:rsid w:val="001553A3"/>
    <w:rsid w:val="001568D6"/>
    <w:rsid w:val="0016598F"/>
    <w:rsid w:val="00174195"/>
    <w:rsid w:val="001748AA"/>
    <w:rsid w:val="00182E86"/>
    <w:rsid w:val="00191A8C"/>
    <w:rsid w:val="001928EE"/>
    <w:rsid w:val="0019581E"/>
    <w:rsid w:val="00195FF0"/>
    <w:rsid w:val="001A1120"/>
    <w:rsid w:val="001A2ADE"/>
    <w:rsid w:val="001B37FA"/>
    <w:rsid w:val="001C0CD4"/>
    <w:rsid w:val="001C218E"/>
    <w:rsid w:val="001C3B96"/>
    <w:rsid w:val="001E656A"/>
    <w:rsid w:val="001F1FE9"/>
    <w:rsid w:val="001F2F46"/>
    <w:rsid w:val="001F69D5"/>
    <w:rsid w:val="0020071A"/>
    <w:rsid w:val="0020510D"/>
    <w:rsid w:val="00206CF3"/>
    <w:rsid w:val="002235AD"/>
    <w:rsid w:val="00227FDC"/>
    <w:rsid w:val="002354B7"/>
    <w:rsid w:val="00251403"/>
    <w:rsid w:val="0025508A"/>
    <w:rsid w:val="00275B12"/>
    <w:rsid w:val="0028087F"/>
    <w:rsid w:val="002942A7"/>
    <w:rsid w:val="002A0BFE"/>
    <w:rsid w:val="002E015D"/>
    <w:rsid w:val="002F4F39"/>
    <w:rsid w:val="00313CC7"/>
    <w:rsid w:val="003207D3"/>
    <w:rsid w:val="003239E8"/>
    <w:rsid w:val="0032639E"/>
    <w:rsid w:val="003276B1"/>
    <w:rsid w:val="00330683"/>
    <w:rsid w:val="00335DA0"/>
    <w:rsid w:val="0035129A"/>
    <w:rsid w:val="00352707"/>
    <w:rsid w:val="00352905"/>
    <w:rsid w:val="00360A96"/>
    <w:rsid w:val="00363FC2"/>
    <w:rsid w:val="00367BC8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20C5"/>
    <w:rsid w:val="00422CAB"/>
    <w:rsid w:val="0042620E"/>
    <w:rsid w:val="00432C10"/>
    <w:rsid w:val="004524BC"/>
    <w:rsid w:val="00453226"/>
    <w:rsid w:val="00456447"/>
    <w:rsid w:val="0046180A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B6C07"/>
    <w:rsid w:val="004C232E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C0A20"/>
    <w:rsid w:val="005D6A31"/>
    <w:rsid w:val="005E04EA"/>
    <w:rsid w:val="005E2645"/>
    <w:rsid w:val="005F77EB"/>
    <w:rsid w:val="00601BC3"/>
    <w:rsid w:val="00604D5A"/>
    <w:rsid w:val="00606550"/>
    <w:rsid w:val="00617FCB"/>
    <w:rsid w:val="00661545"/>
    <w:rsid w:val="0066606B"/>
    <w:rsid w:val="006675F9"/>
    <w:rsid w:val="00684894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7004D5"/>
    <w:rsid w:val="007010EE"/>
    <w:rsid w:val="00702491"/>
    <w:rsid w:val="00704DC6"/>
    <w:rsid w:val="007117B6"/>
    <w:rsid w:val="00713ACC"/>
    <w:rsid w:val="00713C79"/>
    <w:rsid w:val="00720B12"/>
    <w:rsid w:val="00736A70"/>
    <w:rsid w:val="00741CF9"/>
    <w:rsid w:val="00751FD7"/>
    <w:rsid w:val="007522D7"/>
    <w:rsid w:val="007539C9"/>
    <w:rsid w:val="00761AFE"/>
    <w:rsid w:val="007712CF"/>
    <w:rsid w:val="00781754"/>
    <w:rsid w:val="00782505"/>
    <w:rsid w:val="0078523B"/>
    <w:rsid w:val="00787980"/>
    <w:rsid w:val="007B070F"/>
    <w:rsid w:val="007B5549"/>
    <w:rsid w:val="007C1A1C"/>
    <w:rsid w:val="007C4797"/>
    <w:rsid w:val="007C6459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9270A"/>
    <w:rsid w:val="008A56A4"/>
    <w:rsid w:val="008A57CD"/>
    <w:rsid w:val="008B0108"/>
    <w:rsid w:val="008B1EDD"/>
    <w:rsid w:val="008D3FD2"/>
    <w:rsid w:val="008E29D5"/>
    <w:rsid w:val="008E2A9A"/>
    <w:rsid w:val="008F53DE"/>
    <w:rsid w:val="00913B89"/>
    <w:rsid w:val="0093263A"/>
    <w:rsid w:val="009373A4"/>
    <w:rsid w:val="009513FC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22B2"/>
    <w:rsid w:val="009C5641"/>
    <w:rsid w:val="009D7648"/>
    <w:rsid w:val="009E41A3"/>
    <w:rsid w:val="009E59A3"/>
    <w:rsid w:val="009E6A90"/>
    <w:rsid w:val="00A03879"/>
    <w:rsid w:val="00A06E41"/>
    <w:rsid w:val="00A07454"/>
    <w:rsid w:val="00A126C1"/>
    <w:rsid w:val="00A32CC1"/>
    <w:rsid w:val="00A4075B"/>
    <w:rsid w:val="00A51415"/>
    <w:rsid w:val="00A5390C"/>
    <w:rsid w:val="00A57E5A"/>
    <w:rsid w:val="00A715AB"/>
    <w:rsid w:val="00A96342"/>
    <w:rsid w:val="00A97233"/>
    <w:rsid w:val="00AB21D1"/>
    <w:rsid w:val="00AE127D"/>
    <w:rsid w:val="00AF187F"/>
    <w:rsid w:val="00B14882"/>
    <w:rsid w:val="00B253BD"/>
    <w:rsid w:val="00B34058"/>
    <w:rsid w:val="00B36082"/>
    <w:rsid w:val="00B50701"/>
    <w:rsid w:val="00B52BB0"/>
    <w:rsid w:val="00B53E06"/>
    <w:rsid w:val="00B6246E"/>
    <w:rsid w:val="00B6370D"/>
    <w:rsid w:val="00B63964"/>
    <w:rsid w:val="00B64707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2420"/>
    <w:rsid w:val="00BC5A19"/>
    <w:rsid w:val="00BC690F"/>
    <w:rsid w:val="00BE5E31"/>
    <w:rsid w:val="00C1637B"/>
    <w:rsid w:val="00C171EC"/>
    <w:rsid w:val="00C20390"/>
    <w:rsid w:val="00C247F5"/>
    <w:rsid w:val="00C274F4"/>
    <w:rsid w:val="00C32397"/>
    <w:rsid w:val="00C44B25"/>
    <w:rsid w:val="00C50685"/>
    <w:rsid w:val="00C556BF"/>
    <w:rsid w:val="00C55EE2"/>
    <w:rsid w:val="00C577F6"/>
    <w:rsid w:val="00C634AF"/>
    <w:rsid w:val="00C65A67"/>
    <w:rsid w:val="00C70AC3"/>
    <w:rsid w:val="00C7636B"/>
    <w:rsid w:val="00C85A54"/>
    <w:rsid w:val="00C9469E"/>
    <w:rsid w:val="00C96032"/>
    <w:rsid w:val="00CA6DB3"/>
    <w:rsid w:val="00CB0530"/>
    <w:rsid w:val="00CB7935"/>
    <w:rsid w:val="00CC2D0D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93FE2"/>
    <w:rsid w:val="00DA0D4F"/>
    <w:rsid w:val="00DA1697"/>
    <w:rsid w:val="00DA3951"/>
    <w:rsid w:val="00DA4996"/>
    <w:rsid w:val="00DB2F4E"/>
    <w:rsid w:val="00DB4E1A"/>
    <w:rsid w:val="00DC26BC"/>
    <w:rsid w:val="00DD7E31"/>
    <w:rsid w:val="00DE4432"/>
    <w:rsid w:val="00DE60CC"/>
    <w:rsid w:val="00DF7500"/>
    <w:rsid w:val="00E07383"/>
    <w:rsid w:val="00E10039"/>
    <w:rsid w:val="00E105B1"/>
    <w:rsid w:val="00E128C6"/>
    <w:rsid w:val="00E16942"/>
    <w:rsid w:val="00E20EF2"/>
    <w:rsid w:val="00E23FB0"/>
    <w:rsid w:val="00E34267"/>
    <w:rsid w:val="00E364CA"/>
    <w:rsid w:val="00E36D44"/>
    <w:rsid w:val="00E66C07"/>
    <w:rsid w:val="00E74FDC"/>
    <w:rsid w:val="00E766F7"/>
    <w:rsid w:val="00E849E9"/>
    <w:rsid w:val="00E91B7D"/>
    <w:rsid w:val="00E94B5C"/>
    <w:rsid w:val="00E96054"/>
    <w:rsid w:val="00EA0075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59F1"/>
    <w:rsid w:val="00F27246"/>
    <w:rsid w:val="00F36AE3"/>
    <w:rsid w:val="00F42AEF"/>
    <w:rsid w:val="00F443EB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B0E3E"/>
    <w:rsid w:val="00FD40D2"/>
    <w:rsid w:val="00FD5920"/>
    <w:rsid w:val="00FD627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BDE6EC8A-B6C8-4BF4-89B3-E4431892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tn1dong">
    <w:name w:val="tn1dong"/>
    <w:basedOn w:val="Normal"/>
    <w:qFormat/>
    <w:rsid w:val="009D7648"/>
    <w:pPr>
      <w:tabs>
        <w:tab w:val="left" w:pos="425"/>
        <w:tab w:val="left" w:pos="2268"/>
        <w:tab w:val="left" w:pos="4111"/>
        <w:tab w:val="left" w:pos="5954"/>
      </w:tabs>
      <w:spacing w:after="0" w:line="240" w:lineRule="auto"/>
      <w:ind w:left="709" w:hanging="284"/>
      <w:jc w:val="both"/>
    </w:pPr>
    <w:rPr>
      <w:rFonts w:ascii="Times New Roman" w:eastAsia="Calibri" w:hAnsi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50.wmf"/><Relationship Id="rId170" Type="http://schemas.openxmlformats.org/officeDocument/2006/relationships/image" Target="media/image76.wmf"/><Relationship Id="rId226" Type="http://schemas.openxmlformats.org/officeDocument/2006/relationships/image" Target="media/image104.wmf"/><Relationship Id="rId268" Type="http://schemas.openxmlformats.org/officeDocument/2006/relationships/oleObject" Target="embeddings/oleObject140.bin"/><Relationship Id="rId32" Type="http://schemas.openxmlformats.org/officeDocument/2006/relationships/image" Target="media/image13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7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23.bin"/><Relationship Id="rId279" Type="http://schemas.openxmlformats.org/officeDocument/2006/relationships/image" Target="media/image127.wmf"/><Relationship Id="rId43" Type="http://schemas.openxmlformats.org/officeDocument/2006/relationships/oleObject" Target="embeddings/oleObject22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46" Type="http://schemas.openxmlformats.org/officeDocument/2006/relationships/image" Target="media/image161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6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48" Type="http://schemas.openxmlformats.org/officeDocument/2006/relationships/image" Target="media/image115.wmf"/><Relationship Id="rId12" Type="http://schemas.openxmlformats.org/officeDocument/2006/relationships/image" Target="media/image6.wmf"/><Relationship Id="rId108" Type="http://schemas.openxmlformats.org/officeDocument/2006/relationships/image" Target="media/image49.wmf"/><Relationship Id="rId315" Type="http://schemas.openxmlformats.org/officeDocument/2006/relationships/oleObject" Target="embeddings/oleObject165.bin"/><Relationship Id="rId357" Type="http://schemas.openxmlformats.org/officeDocument/2006/relationships/header" Target="header1.xml"/><Relationship Id="rId54" Type="http://schemas.openxmlformats.org/officeDocument/2006/relationships/image" Target="media/image22.wmf"/><Relationship Id="rId96" Type="http://schemas.openxmlformats.org/officeDocument/2006/relationships/image" Target="media/image43.wmf"/><Relationship Id="rId161" Type="http://schemas.openxmlformats.org/officeDocument/2006/relationships/oleObject" Target="embeddings/oleObject83.bin"/><Relationship Id="rId217" Type="http://schemas.openxmlformats.org/officeDocument/2006/relationships/oleObject" Target="embeddings/oleObject113.bin"/><Relationship Id="rId259" Type="http://schemas.openxmlformats.org/officeDocument/2006/relationships/oleObject" Target="embeddings/oleObject134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2.bin"/><Relationship Id="rId326" Type="http://schemas.openxmlformats.org/officeDocument/2006/relationships/image" Target="media/image151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6.bin"/><Relationship Id="rId172" Type="http://schemas.openxmlformats.org/officeDocument/2006/relationships/image" Target="media/image77.wmf"/><Relationship Id="rId228" Type="http://schemas.openxmlformats.org/officeDocument/2006/relationships/image" Target="media/image105.wmf"/><Relationship Id="rId281" Type="http://schemas.openxmlformats.org/officeDocument/2006/relationships/image" Target="media/image128.wmf"/><Relationship Id="rId337" Type="http://schemas.openxmlformats.org/officeDocument/2006/relationships/oleObject" Target="embeddings/oleObject176.bin"/><Relationship Id="rId34" Type="http://schemas.openxmlformats.org/officeDocument/2006/relationships/image" Target="media/image14.wmf"/><Relationship Id="rId76" Type="http://schemas.openxmlformats.org/officeDocument/2006/relationships/image" Target="media/image33.wmf"/><Relationship Id="rId141" Type="http://schemas.openxmlformats.org/officeDocument/2006/relationships/image" Target="media/image65.wmf"/><Relationship Id="rId7" Type="http://schemas.openxmlformats.org/officeDocument/2006/relationships/endnotes" Target="endnotes.xml"/><Relationship Id="rId183" Type="http://schemas.openxmlformats.org/officeDocument/2006/relationships/oleObject" Target="embeddings/oleObject96.bin"/><Relationship Id="rId239" Type="http://schemas.openxmlformats.org/officeDocument/2006/relationships/oleObject" Target="embeddings/oleObject124.bin"/><Relationship Id="rId250" Type="http://schemas.openxmlformats.org/officeDocument/2006/relationships/image" Target="media/image116.wmf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1.bin"/><Relationship Id="rId45" Type="http://schemas.openxmlformats.org/officeDocument/2006/relationships/oleObject" Target="embeddings/oleObject2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348" Type="http://schemas.openxmlformats.org/officeDocument/2006/relationships/oleObject" Target="embeddings/oleObject182.bin"/><Relationship Id="rId152" Type="http://schemas.openxmlformats.org/officeDocument/2006/relationships/oleObject" Target="embeddings/oleObject77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61" Type="http://schemas.openxmlformats.org/officeDocument/2006/relationships/oleObject" Target="embeddings/oleObject135.bin"/><Relationship Id="rId14" Type="http://schemas.openxmlformats.org/officeDocument/2006/relationships/image" Target="media/image7.wmf"/><Relationship Id="rId56" Type="http://schemas.openxmlformats.org/officeDocument/2006/relationships/image" Target="media/image23.wmf"/><Relationship Id="rId317" Type="http://schemas.openxmlformats.org/officeDocument/2006/relationships/oleObject" Target="embeddings/oleObject166.bin"/><Relationship Id="rId359" Type="http://schemas.openxmlformats.org/officeDocument/2006/relationships/fontTable" Target="fontTable.xml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5.bin"/><Relationship Id="rId219" Type="http://schemas.openxmlformats.org/officeDocument/2006/relationships/oleObject" Target="embeddings/oleObject114.bin"/><Relationship Id="rId230" Type="http://schemas.openxmlformats.org/officeDocument/2006/relationships/image" Target="media/image106.wmf"/><Relationship Id="rId25" Type="http://schemas.openxmlformats.org/officeDocument/2006/relationships/image" Target="media/image10.wmf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44.bin"/><Relationship Id="rId293" Type="http://schemas.openxmlformats.org/officeDocument/2006/relationships/image" Target="media/image134.wmf"/><Relationship Id="rId307" Type="http://schemas.openxmlformats.org/officeDocument/2006/relationships/image" Target="media/image141.wmf"/><Relationship Id="rId328" Type="http://schemas.openxmlformats.org/officeDocument/2006/relationships/image" Target="media/image152.wmf"/><Relationship Id="rId349" Type="http://schemas.openxmlformats.org/officeDocument/2006/relationships/oleObject" Target="embeddings/oleObject183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1.wmf"/><Relationship Id="rId174" Type="http://schemas.openxmlformats.org/officeDocument/2006/relationships/image" Target="media/image78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theme" Target="theme/theme1.xml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5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9.bin"/><Relationship Id="rId262" Type="http://schemas.openxmlformats.org/officeDocument/2006/relationships/image" Target="media/image122.wmf"/><Relationship Id="rId283" Type="http://schemas.openxmlformats.org/officeDocument/2006/relationships/image" Target="media/image129.wmf"/><Relationship Id="rId318" Type="http://schemas.openxmlformats.org/officeDocument/2006/relationships/image" Target="media/image147.wmf"/><Relationship Id="rId339" Type="http://schemas.openxmlformats.org/officeDocument/2006/relationships/oleObject" Target="embeddings/oleObject177.bin"/><Relationship Id="rId78" Type="http://schemas.openxmlformats.org/officeDocument/2006/relationships/image" Target="media/image3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6.bin"/><Relationship Id="rId185" Type="http://schemas.openxmlformats.org/officeDocument/2006/relationships/oleObject" Target="embeddings/oleObject97.bin"/><Relationship Id="rId350" Type="http://schemas.openxmlformats.org/officeDocument/2006/relationships/oleObject" Target="embeddings/oleObject184.bin"/><Relationship Id="rId9" Type="http://schemas.openxmlformats.org/officeDocument/2006/relationships/image" Target="media/image4.gif"/><Relationship Id="rId210" Type="http://schemas.openxmlformats.org/officeDocument/2006/relationships/image" Target="media/image96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0.bin"/><Relationship Id="rId252" Type="http://schemas.openxmlformats.org/officeDocument/2006/relationships/image" Target="media/image117.wmf"/><Relationship Id="rId273" Type="http://schemas.openxmlformats.org/officeDocument/2006/relationships/image" Target="media/image124.wmf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2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2.bin"/><Relationship Id="rId340" Type="http://schemas.openxmlformats.org/officeDocument/2006/relationships/image" Target="media/image158.wmf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image" Target="media/image8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6.bin"/><Relationship Id="rId284" Type="http://schemas.openxmlformats.org/officeDocument/2006/relationships/oleObject" Target="embeddings/oleObject150.bin"/><Relationship Id="rId319" Type="http://schemas.openxmlformats.org/officeDocument/2006/relationships/oleObject" Target="embeddings/oleObject167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4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7.bin"/><Relationship Id="rId186" Type="http://schemas.openxmlformats.org/officeDocument/2006/relationships/image" Target="media/image84.wmf"/><Relationship Id="rId351" Type="http://schemas.openxmlformats.org/officeDocument/2006/relationships/image" Target="media/image162.wmf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45.bin"/><Relationship Id="rId295" Type="http://schemas.openxmlformats.org/officeDocument/2006/relationships/image" Target="media/image135.wmf"/><Relationship Id="rId309" Type="http://schemas.openxmlformats.org/officeDocument/2006/relationships/image" Target="media/image142.wmf"/><Relationship Id="rId27" Type="http://schemas.openxmlformats.org/officeDocument/2006/relationships/oleObject" Target="embeddings/oleObject12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320" Type="http://schemas.openxmlformats.org/officeDocument/2006/relationships/image" Target="media/image148.wmf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image" Target="media/image79.wmf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78.bin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6.bin"/><Relationship Id="rId264" Type="http://schemas.openxmlformats.org/officeDocument/2006/relationships/image" Target="media/image123.wmf"/><Relationship Id="rId285" Type="http://schemas.openxmlformats.org/officeDocument/2006/relationships/image" Target="media/image130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6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7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73.bin"/><Relationship Id="rId352" Type="http://schemas.openxmlformats.org/officeDocument/2006/relationships/oleObject" Target="embeddings/oleObject185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21.bin"/><Relationship Id="rId254" Type="http://schemas.openxmlformats.org/officeDocument/2006/relationships/image" Target="media/image1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52.wmf"/><Relationship Id="rId275" Type="http://schemas.openxmlformats.org/officeDocument/2006/relationships/image" Target="media/image125.wmf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8.bin"/><Relationship Id="rId342" Type="http://schemas.openxmlformats.org/officeDocument/2006/relationships/image" Target="media/image159.wmf"/><Relationship Id="rId202" Type="http://schemas.openxmlformats.org/officeDocument/2006/relationships/image" Target="media/image92.wmf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3.wmf"/><Relationship Id="rId18" Type="http://schemas.openxmlformats.org/officeDocument/2006/relationships/image" Target="media/image9.wmf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37.bin"/><Relationship Id="rId286" Type="http://schemas.openxmlformats.org/officeDocument/2006/relationships/oleObject" Target="embeddings/oleObject151.bin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8.bin"/><Relationship Id="rId188" Type="http://schemas.openxmlformats.org/officeDocument/2006/relationships/image" Target="media/image85.wmf"/><Relationship Id="rId311" Type="http://schemas.openxmlformats.org/officeDocument/2006/relationships/image" Target="media/image143.wmf"/><Relationship Id="rId332" Type="http://schemas.openxmlformats.org/officeDocument/2006/relationships/image" Target="media/image154.wmf"/><Relationship Id="rId353" Type="http://schemas.openxmlformats.org/officeDocument/2006/relationships/image" Target="media/image163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32.bin"/><Relationship Id="rId276" Type="http://schemas.openxmlformats.org/officeDocument/2006/relationships/oleObject" Target="embeddings/oleObject146.bin"/><Relationship Id="rId297" Type="http://schemas.openxmlformats.org/officeDocument/2006/relationships/image" Target="media/image136.wmf"/><Relationship Id="rId40" Type="http://schemas.openxmlformats.org/officeDocument/2006/relationships/oleObject" Target="embeddings/oleObject20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image" Target="media/image80.wmf"/><Relationship Id="rId301" Type="http://schemas.openxmlformats.org/officeDocument/2006/relationships/image" Target="media/image138.wmf"/><Relationship Id="rId322" Type="http://schemas.openxmlformats.org/officeDocument/2006/relationships/image" Target="media/image149.wmf"/><Relationship Id="rId343" Type="http://schemas.openxmlformats.org/officeDocument/2006/relationships/oleObject" Target="embeddings/oleObject179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38.bin"/><Relationship Id="rId287" Type="http://schemas.openxmlformats.org/officeDocument/2006/relationships/image" Target="media/image13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8.wmf"/><Relationship Id="rId168" Type="http://schemas.openxmlformats.org/officeDocument/2006/relationships/image" Target="media/image75.wmf"/><Relationship Id="rId312" Type="http://schemas.openxmlformats.org/officeDocument/2006/relationships/oleObject" Target="embeddings/oleObject164.bin"/><Relationship Id="rId333" Type="http://schemas.openxmlformats.org/officeDocument/2006/relationships/oleObject" Target="embeddings/oleObject174.bin"/><Relationship Id="rId354" Type="http://schemas.openxmlformats.org/officeDocument/2006/relationships/oleObject" Target="embeddings/oleObject186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9.bin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22.bin"/><Relationship Id="rId256" Type="http://schemas.openxmlformats.org/officeDocument/2006/relationships/image" Target="media/image119.wmf"/><Relationship Id="rId277" Type="http://schemas.openxmlformats.org/officeDocument/2006/relationships/image" Target="media/image126.wmf"/><Relationship Id="rId298" Type="http://schemas.openxmlformats.org/officeDocument/2006/relationships/oleObject" Target="embeddings/oleObject157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69.bin"/><Relationship Id="rId344" Type="http://schemas.openxmlformats.org/officeDocument/2006/relationships/image" Target="media/image160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4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9.bin"/><Relationship Id="rId288" Type="http://schemas.openxmlformats.org/officeDocument/2006/relationships/oleObject" Target="embeddings/oleObject152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313" Type="http://schemas.openxmlformats.org/officeDocument/2006/relationships/image" Target="media/image144.wmf"/><Relationship Id="rId10" Type="http://schemas.openxmlformats.org/officeDocument/2006/relationships/image" Target="media/image5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9.bin"/><Relationship Id="rId334" Type="http://schemas.openxmlformats.org/officeDocument/2006/relationships/image" Target="media/image155.wmf"/><Relationship Id="rId355" Type="http://schemas.openxmlformats.org/officeDocument/2006/relationships/image" Target="media/image164.wmf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3.bin"/><Relationship Id="rId278" Type="http://schemas.openxmlformats.org/officeDocument/2006/relationships/oleObject" Target="embeddings/oleObject147.bin"/><Relationship Id="rId303" Type="http://schemas.openxmlformats.org/officeDocument/2006/relationships/image" Target="media/image139.wmf"/><Relationship Id="rId42" Type="http://schemas.openxmlformats.org/officeDocument/2006/relationships/image" Target="media/image16.gif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80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28.bin"/><Relationship Id="rId107" Type="http://schemas.openxmlformats.org/officeDocument/2006/relationships/oleObject" Target="embeddings/oleObject54.bin"/><Relationship Id="rId289" Type="http://schemas.openxmlformats.org/officeDocument/2006/relationships/image" Target="media/image132.wmf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9.wmf"/><Relationship Id="rId314" Type="http://schemas.openxmlformats.org/officeDocument/2006/relationships/image" Target="media/image145.wmf"/><Relationship Id="rId356" Type="http://schemas.openxmlformats.org/officeDocument/2006/relationships/oleObject" Target="embeddings/oleObject187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2.bin"/><Relationship Id="rId216" Type="http://schemas.openxmlformats.org/officeDocument/2006/relationships/image" Target="media/image99.wmf"/><Relationship Id="rId258" Type="http://schemas.openxmlformats.org/officeDocument/2006/relationships/image" Target="media/image120.wmf"/><Relationship Id="rId22" Type="http://schemas.openxmlformats.org/officeDocument/2006/relationships/oleObject" Target="embeddings/oleObject8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325" Type="http://schemas.openxmlformats.org/officeDocument/2006/relationships/oleObject" Target="embeddings/oleObject170.bin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41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8.bin"/><Relationship Id="rId336" Type="http://schemas.openxmlformats.org/officeDocument/2006/relationships/image" Target="media/image156.wmf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1.bin"/><Relationship Id="rId182" Type="http://schemas.openxmlformats.org/officeDocument/2006/relationships/image" Target="media/image82.wmf"/><Relationship Id="rId6" Type="http://schemas.openxmlformats.org/officeDocument/2006/relationships/footnotes" Target="footnotes.xml"/><Relationship Id="rId238" Type="http://schemas.openxmlformats.org/officeDocument/2006/relationships/image" Target="media/image110.wmf"/><Relationship Id="rId291" Type="http://schemas.openxmlformats.org/officeDocument/2006/relationships/image" Target="media/image133.wmf"/><Relationship Id="rId305" Type="http://schemas.openxmlformats.org/officeDocument/2006/relationships/image" Target="media/image140.wmf"/><Relationship Id="rId347" Type="http://schemas.openxmlformats.org/officeDocument/2006/relationships/oleObject" Target="embeddings/oleObject181.bin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image" Target="media/image70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21.wmf"/><Relationship Id="rId316" Type="http://schemas.openxmlformats.org/officeDocument/2006/relationships/image" Target="media/image146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358" Type="http://schemas.openxmlformats.org/officeDocument/2006/relationships/footer" Target="footer1.xml"/><Relationship Id="rId162" Type="http://schemas.openxmlformats.org/officeDocument/2006/relationships/oleObject" Target="embeddings/oleObject84.bin"/><Relationship Id="rId218" Type="http://schemas.openxmlformats.org/officeDocument/2006/relationships/image" Target="media/image100.wmf"/><Relationship Id="rId271" Type="http://schemas.openxmlformats.org/officeDocument/2006/relationships/oleObject" Target="embeddings/oleObject143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8.wmf"/><Relationship Id="rId131" Type="http://schemas.openxmlformats.org/officeDocument/2006/relationships/image" Target="media/image60.wmf"/><Relationship Id="rId327" Type="http://schemas.openxmlformats.org/officeDocument/2006/relationships/oleObject" Target="embeddings/oleObject171.bin"/><Relationship Id="rId173" Type="http://schemas.openxmlformats.org/officeDocument/2006/relationships/oleObject" Target="embeddings/oleObject91.bin"/><Relationship Id="rId229" Type="http://schemas.openxmlformats.org/officeDocument/2006/relationships/oleObject" Target="embeddings/oleObject119.bin"/><Relationship Id="rId240" Type="http://schemas.openxmlformats.org/officeDocument/2006/relationships/image" Target="media/image111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9.bin"/><Relationship Id="rId338" Type="http://schemas.openxmlformats.org/officeDocument/2006/relationships/image" Target="media/image157.wmf"/><Relationship Id="rId8" Type="http://schemas.openxmlformats.org/officeDocument/2006/relationships/image" Target="media/image3.gif"/><Relationship Id="rId142" Type="http://schemas.openxmlformats.org/officeDocument/2006/relationships/oleObject" Target="embeddings/oleObject72.bin"/><Relationship Id="rId184" Type="http://schemas.openxmlformats.org/officeDocument/2006/relationships/image" Target="media/image83.wmf"/><Relationship Id="rId251" Type="http://schemas.openxmlformats.org/officeDocument/2006/relationships/oleObject" Target="embeddings/oleObject130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65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8E635-1661-4DBA-A8A3-3333B8E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5</TotalTime>
  <Pages>7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2021-06-16T09:50:00Z</cp:lastPrinted>
  <dcterms:created xsi:type="dcterms:W3CDTF">2021-08-14T13:35:00Z</dcterms:created>
  <dcterms:modified xsi:type="dcterms:W3CDTF">2021-08-14T13:44:00Z</dcterms:modified>
</cp:coreProperties>
</file>